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691" w:rsidRPr="005A5691" w:rsidRDefault="005A5691" w:rsidP="002A4D29">
      <w:pPr>
        <w:pStyle w:val="Link-H1"/>
        <w:outlineLvl w:val="0"/>
      </w:pPr>
      <w:r w:rsidRPr="005A5691">
        <w:t>Link: Australia’s National Disability Magazine</w:t>
      </w:r>
    </w:p>
    <w:p w:rsidR="005A5691" w:rsidRPr="005A5691" w:rsidRDefault="009C12B6" w:rsidP="005A5691">
      <w:pPr>
        <w:pStyle w:val="Link-BodyText"/>
      </w:pPr>
      <w:r>
        <w:t>April</w:t>
      </w:r>
      <w:r w:rsidR="005C5FBE" w:rsidRPr="005C5FBE">
        <w:t xml:space="preserve"> 2020 | Volume 29 Issue </w:t>
      </w:r>
      <w:r>
        <w:t>2</w:t>
      </w:r>
      <w:r w:rsidR="005A5691" w:rsidRPr="005A5691">
        <w:t>.</w:t>
      </w:r>
    </w:p>
    <w:p w:rsidR="005A5691" w:rsidRPr="005A5691" w:rsidRDefault="009C12B6" w:rsidP="002A4D29">
      <w:pPr>
        <w:pStyle w:val="Link-H2"/>
        <w:outlineLvl w:val="0"/>
      </w:pPr>
      <w:r>
        <w:t>Patch’s life of adventures</w:t>
      </w:r>
    </w:p>
    <w:p w:rsidR="005A5691" w:rsidRDefault="005A5691" w:rsidP="005A5691">
      <w:pPr>
        <w:pStyle w:val="Link-BodyText"/>
      </w:pPr>
      <w:r w:rsidRPr="005A5691">
        <w:t xml:space="preserve">In this issue: </w:t>
      </w:r>
      <w:r w:rsidR="009C12B6">
        <w:t>autism, fashion, employment, sex</w:t>
      </w:r>
      <w:r w:rsidR="005C5FBE" w:rsidRPr="005C5FBE">
        <w:t>, travel, what's on &amp; more!</w:t>
      </w:r>
    </w:p>
    <w:p w:rsidR="005A5691" w:rsidRPr="009C12B6" w:rsidRDefault="005A5691" w:rsidP="002A4D29">
      <w:pPr>
        <w:pStyle w:val="Link-BodyTextItalic"/>
        <w:outlineLvl w:val="0"/>
        <w:rPr>
          <w:vertAlign w:val="subscript"/>
        </w:rPr>
      </w:pPr>
      <w:r w:rsidRPr="005A5691">
        <w:t xml:space="preserve">Image: </w:t>
      </w:r>
      <w:proofErr w:type="gramStart"/>
      <w:r w:rsidR="006F0313">
        <w:t>Ten year old</w:t>
      </w:r>
      <w:proofErr w:type="gramEnd"/>
      <w:r w:rsidR="006F0313">
        <w:t xml:space="preserve"> boy P</w:t>
      </w:r>
      <w:r w:rsidR="009C12B6">
        <w:t>atch lying on grass.</w:t>
      </w:r>
    </w:p>
    <w:p w:rsidR="005A5691" w:rsidRDefault="005A5691">
      <w:pPr>
        <w:rPr>
          <w:b/>
          <w:bCs/>
          <w:sz w:val="40"/>
          <w:szCs w:val="40"/>
        </w:rPr>
      </w:pPr>
      <w:r>
        <w:br w:type="page"/>
      </w:r>
    </w:p>
    <w:p w:rsidR="005A5691" w:rsidRDefault="005A5691" w:rsidP="002A4D29">
      <w:pPr>
        <w:pStyle w:val="Link-H1"/>
        <w:outlineLvl w:val="0"/>
      </w:pPr>
      <w:r>
        <w:lastRenderedPageBreak/>
        <w:t>Inside Link</w:t>
      </w:r>
    </w:p>
    <w:p w:rsidR="0050087D" w:rsidRPr="006F0313" w:rsidRDefault="0050087D" w:rsidP="006F0313">
      <w:pPr>
        <w:pStyle w:val="Link-BodyText"/>
      </w:pPr>
      <w:r w:rsidRPr="006F0313">
        <w:t>0</w:t>
      </w:r>
      <w:r w:rsidR="009C12B6" w:rsidRPr="006F0313">
        <w:t>4</w:t>
      </w:r>
      <w:r w:rsidRPr="006F0313">
        <w:t xml:space="preserve"> </w:t>
      </w:r>
      <w:r w:rsidRPr="006F0313">
        <w:tab/>
      </w:r>
      <w:r w:rsidR="009C12B6" w:rsidRPr="006F0313">
        <w:t>from the editor</w:t>
      </w:r>
    </w:p>
    <w:p w:rsidR="0050087D" w:rsidRPr="006F0313" w:rsidRDefault="0050087D" w:rsidP="006F0313">
      <w:pPr>
        <w:pStyle w:val="Link-BodyText"/>
      </w:pPr>
      <w:r w:rsidRPr="006F0313">
        <w:t>0</w:t>
      </w:r>
      <w:r w:rsidR="009C12B6" w:rsidRPr="006F0313">
        <w:t>6</w:t>
      </w:r>
      <w:r w:rsidRPr="006F0313">
        <w:t xml:space="preserve"> </w:t>
      </w:r>
      <w:r w:rsidRPr="006F0313">
        <w:tab/>
      </w:r>
      <w:r w:rsidR="009C12B6" w:rsidRPr="006F0313">
        <w:t>link loves</w:t>
      </w:r>
    </w:p>
    <w:p w:rsidR="0050087D" w:rsidRPr="006F0313" w:rsidRDefault="009C12B6" w:rsidP="006F0313">
      <w:pPr>
        <w:pStyle w:val="Link-BodyText"/>
      </w:pPr>
      <w:r w:rsidRPr="006F0313">
        <w:t>08</w:t>
      </w:r>
      <w:r w:rsidR="0050087D" w:rsidRPr="006F0313">
        <w:t xml:space="preserve"> </w:t>
      </w:r>
      <w:r w:rsidR="0050087D" w:rsidRPr="006F0313">
        <w:tab/>
      </w:r>
      <w:r w:rsidRPr="006F0313">
        <w:t>in the news</w:t>
      </w:r>
    </w:p>
    <w:p w:rsidR="0050087D" w:rsidRPr="006F0313" w:rsidRDefault="009C12B6" w:rsidP="006F0313">
      <w:pPr>
        <w:pStyle w:val="Link-BodyText"/>
      </w:pPr>
      <w:r w:rsidRPr="006F0313">
        <w:t>14</w:t>
      </w:r>
      <w:r w:rsidR="0050087D" w:rsidRPr="006F0313">
        <w:t xml:space="preserve"> </w:t>
      </w:r>
      <w:r w:rsidR="0050087D" w:rsidRPr="006F0313">
        <w:tab/>
      </w:r>
      <w:proofErr w:type="spellStart"/>
      <w:r w:rsidRPr="006F0313">
        <w:t>ndis</w:t>
      </w:r>
      <w:proofErr w:type="spellEnd"/>
    </w:p>
    <w:p w:rsidR="0050087D" w:rsidRPr="006F0313" w:rsidRDefault="0050087D" w:rsidP="006F0313">
      <w:pPr>
        <w:pStyle w:val="Link-BodyText"/>
      </w:pPr>
      <w:r w:rsidRPr="006F0313">
        <w:t>2</w:t>
      </w:r>
      <w:r w:rsidR="009C12B6" w:rsidRPr="006F0313">
        <w:t>2</w:t>
      </w:r>
      <w:r w:rsidRPr="006F0313">
        <w:t xml:space="preserve"> </w:t>
      </w:r>
      <w:r w:rsidR="009C12B6" w:rsidRPr="006F0313">
        <w:tab/>
        <w:t>fashion</w:t>
      </w:r>
      <w:r w:rsidR="009C12B6" w:rsidRPr="006F0313">
        <w:br/>
        <w:t>Link talks with Matthew</w:t>
      </w:r>
      <w:r w:rsidR="006F0313" w:rsidRPr="006F0313">
        <w:t xml:space="preserve"> </w:t>
      </w:r>
      <w:proofErr w:type="spellStart"/>
      <w:r w:rsidR="009C12B6" w:rsidRPr="006F0313">
        <w:t>Skerritt</w:t>
      </w:r>
      <w:proofErr w:type="spellEnd"/>
      <w:r w:rsidR="009C12B6" w:rsidRPr="006F0313">
        <w:t xml:space="preserve"> - the founder of fashion label </w:t>
      </w:r>
      <w:proofErr w:type="spellStart"/>
      <w:r w:rsidR="009C12B6" w:rsidRPr="006F0313">
        <w:t>EveryHuman</w:t>
      </w:r>
      <w:proofErr w:type="spellEnd"/>
      <w:r w:rsidR="009C12B6" w:rsidRPr="006F0313">
        <w:t xml:space="preserve"> - about his adaptive clothing range</w:t>
      </w:r>
    </w:p>
    <w:p w:rsidR="009C12B6" w:rsidRPr="006F0313" w:rsidRDefault="009C12B6" w:rsidP="006F0313">
      <w:pPr>
        <w:pStyle w:val="Link-BodyText"/>
      </w:pPr>
      <w:r w:rsidRPr="006F0313">
        <w:t>24</w:t>
      </w:r>
      <w:r w:rsidRPr="006F0313">
        <w:tab/>
        <w:t>sex</w:t>
      </w:r>
      <w:r w:rsidRPr="006F0313">
        <w:br/>
        <w:t>Link examines the misconceptions and challenges facing people with disability both in, and out, of the sex industry</w:t>
      </w:r>
    </w:p>
    <w:p w:rsidR="0050087D" w:rsidRPr="006F0313" w:rsidRDefault="0050087D" w:rsidP="006F0313">
      <w:pPr>
        <w:pStyle w:val="Link-BodyText"/>
      </w:pPr>
      <w:r w:rsidRPr="006F0313">
        <w:t>3</w:t>
      </w:r>
      <w:r w:rsidR="009C12B6" w:rsidRPr="006F0313">
        <w:t>2</w:t>
      </w:r>
      <w:r w:rsidRPr="006F0313">
        <w:tab/>
      </w:r>
      <w:r w:rsidR="009C12B6" w:rsidRPr="006F0313">
        <w:t>feature - autism</w:t>
      </w:r>
      <w:r w:rsidR="009C12B6" w:rsidRPr="006F0313">
        <w:br/>
        <w:t>Patch, Fiona and Travis have shared many adventures together and along the way they’ve encouraged others to get out into the world and explore</w:t>
      </w:r>
    </w:p>
    <w:p w:rsidR="0050087D" w:rsidRPr="006F0313" w:rsidRDefault="0050087D" w:rsidP="006F0313">
      <w:pPr>
        <w:pStyle w:val="Link-BodyText"/>
      </w:pPr>
      <w:r w:rsidRPr="006F0313">
        <w:t xml:space="preserve">48 </w:t>
      </w:r>
      <w:r w:rsidRPr="006F0313">
        <w:tab/>
        <w:t>travel</w:t>
      </w:r>
    </w:p>
    <w:p w:rsidR="0050087D" w:rsidRPr="006F0313" w:rsidRDefault="0050087D" w:rsidP="006F0313">
      <w:pPr>
        <w:pStyle w:val="Link-BodyText"/>
      </w:pPr>
      <w:r w:rsidRPr="006F0313">
        <w:t xml:space="preserve">52 </w:t>
      </w:r>
      <w:r w:rsidRPr="006F0313">
        <w:tab/>
        <w:t>feature - employment</w:t>
      </w:r>
    </w:p>
    <w:p w:rsidR="0050087D" w:rsidRPr="006F0313" w:rsidRDefault="0050087D" w:rsidP="006F0313">
      <w:pPr>
        <w:pStyle w:val="Link-BodyText"/>
      </w:pPr>
      <w:r w:rsidRPr="006F0313">
        <w:t>6</w:t>
      </w:r>
      <w:r w:rsidR="00AC16D0" w:rsidRPr="006F0313">
        <w:t>1</w:t>
      </w:r>
      <w:r w:rsidRPr="006F0313">
        <w:t xml:space="preserve"> </w:t>
      </w:r>
      <w:r w:rsidRPr="006F0313">
        <w:tab/>
        <w:t xml:space="preserve">social </w:t>
      </w:r>
      <w:proofErr w:type="gramStart"/>
      <w:r w:rsidRPr="006F0313">
        <w:t>scene</w:t>
      </w:r>
      <w:proofErr w:type="gramEnd"/>
    </w:p>
    <w:p w:rsidR="00D128FE" w:rsidRPr="006F0313" w:rsidRDefault="0050087D" w:rsidP="006F0313">
      <w:pPr>
        <w:pStyle w:val="Link-BodyText"/>
      </w:pPr>
      <w:r w:rsidRPr="006F0313">
        <w:t xml:space="preserve">62 </w:t>
      </w:r>
      <w:r w:rsidRPr="006F0313">
        <w:tab/>
        <w:t>what's on</w:t>
      </w:r>
    </w:p>
    <w:p w:rsidR="00D128FE" w:rsidRPr="006F0313" w:rsidRDefault="0050087D" w:rsidP="006F0313">
      <w:pPr>
        <w:pStyle w:val="Link-BodyText"/>
      </w:pPr>
      <w:r w:rsidRPr="006F0313">
        <w:t xml:space="preserve">Images: </w:t>
      </w:r>
      <w:r w:rsidR="009C12B6" w:rsidRPr="006F0313">
        <w:t>Patch and h</w:t>
      </w:r>
      <w:r w:rsidR="00AC16D0" w:rsidRPr="006F0313">
        <w:t>is parents</w:t>
      </w:r>
      <w:r w:rsidR="0085454E" w:rsidRPr="006F0313">
        <w:t>;</w:t>
      </w:r>
      <w:r w:rsidRPr="006F0313">
        <w:t xml:space="preserve"> </w:t>
      </w:r>
      <w:proofErr w:type="spellStart"/>
      <w:r w:rsidR="00AC16D0" w:rsidRPr="006F0313">
        <w:t>EveryHuman</w:t>
      </w:r>
      <w:proofErr w:type="spellEnd"/>
      <w:r w:rsidR="00AC16D0" w:rsidRPr="006F0313">
        <w:t xml:space="preserve"> models</w:t>
      </w:r>
      <w:r w:rsidR="00F855D0" w:rsidRPr="006F0313">
        <w:t>;</w:t>
      </w:r>
      <w:r w:rsidR="0085454E" w:rsidRPr="006F0313">
        <w:t xml:space="preserve"> </w:t>
      </w:r>
      <w:r w:rsidR="00AC16D0" w:rsidRPr="006F0313">
        <w:t>Robyn Thompson</w:t>
      </w:r>
      <w:r w:rsidR="00A74B44" w:rsidRPr="006F0313">
        <w:t xml:space="preserve">; </w:t>
      </w:r>
      <w:r w:rsidR="00AC16D0" w:rsidRPr="006F0313">
        <w:t xml:space="preserve">Sean and his supervisor </w:t>
      </w:r>
      <w:proofErr w:type="spellStart"/>
      <w:r w:rsidR="00AC16D0" w:rsidRPr="006F0313">
        <w:t>Corey</w:t>
      </w:r>
      <w:r w:rsidR="00006622" w:rsidRPr="006F0313">
        <w:t>a</w:t>
      </w:r>
      <w:proofErr w:type="spellEnd"/>
      <w:r w:rsidR="00AC16D0" w:rsidRPr="006F0313">
        <w:t>;</w:t>
      </w:r>
      <w:r w:rsidR="00006622" w:rsidRPr="006F0313">
        <w:t xml:space="preserve"> Blend Creative member Gemma</w:t>
      </w:r>
      <w:r w:rsidR="00D128FE" w:rsidRPr="006F0313">
        <w:t>.</w:t>
      </w:r>
    </w:p>
    <w:p w:rsidR="00D128FE" w:rsidRPr="006F0313" w:rsidRDefault="00D128FE" w:rsidP="006F0313">
      <w:pPr>
        <w:pStyle w:val="Link-BodyText"/>
      </w:pPr>
      <w:r w:rsidRPr="006F0313">
        <w:br w:type="page"/>
      </w:r>
    </w:p>
    <w:p w:rsidR="00D128FE" w:rsidRDefault="00D128FE" w:rsidP="002A4D29">
      <w:pPr>
        <w:pStyle w:val="Link-H1"/>
        <w:outlineLvl w:val="0"/>
      </w:pPr>
      <w:r>
        <w:lastRenderedPageBreak/>
        <w:t>Credits</w:t>
      </w:r>
    </w:p>
    <w:p w:rsidR="00D128FE" w:rsidRPr="00D128FE" w:rsidRDefault="00D128FE" w:rsidP="002A4D29">
      <w:pPr>
        <w:pStyle w:val="Link-H2"/>
        <w:outlineLvl w:val="0"/>
      </w:pPr>
      <w:r w:rsidRPr="00D128FE">
        <w:t>Publisher</w:t>
      </w:r>
    </w:p>
    <w:p w:rsidR="00D128FE" w:rsidRPr="00D128FE" w:rsidRDefault="00D128FE" w:rsidP="002A4D29">
      <w:pPr>
        <w:pStyle w:val="Link-BodyText"/>
        <w:outlineLvl w:val="0"/>
      </w:pPr>
      <w:r w:rsidRPr="00D128FE">
        <w:t>Blend Creative</w:t>
      </w:r>
    </w:p>
    <w:p w:rsidR="00D128FE" w:rsidRPr="00D128FE" w:rsidRDefault="00D128FE" w:rsidP="00D128FE">
      <w:pPr>
        <w:pStyle w:val="Link-BodyText"/>
      </w:pPr>
      <w:r w:rsidRPr="00D128FE">
        <w:t>ISSN 1447–2023</w:t>
      </w:r>
    </w:p>
    <w:p w:rsidR="00D128FE" w:rsidRPr="00D128FE" w:rsidRDefault="00D128FE" w:rsidP="002A4D29">
      <w:pPr>
        <w:pStyle w:val="Link-H2"/>
        <w:outlineLvl w:val="0"/>
      </w:pPr>
      <w:r w:rsidRPr="00D128FE">
        <w:t>Editorial</w:t>
      </w:r>
    </w:p>
    <w:p w:rsidR="00B104E9" w:rsidRPr="00B104E9" w:rsidRDefault="00B104E9" w:rsidP="00B104E9">
      <w:pPr>
        <w:pStyle w:val="Link-BodyText"/>
      </w:pPr>
      <w:r w:rsidRPr="00B104E9">
        <w:rPr>
          <w:bCs/>
        </w:rPr>
        <w:t>Editor</w:t>
      </w:r>
      <w:r w:rsidRPr="00B104E9">
        <w:t xml:space="preserve"> Bianca </w:t>
      </w:r>
      <w:proofErr w:type="spellStart"/>
      <w:r w:rsidRPr="00B104E9">
        <w:t>Wordley</w:t>
      </w:r>
      <w:proofErr w:type="spellEnd"/>
      <w:r w:rsidRPr="00B104E9">
        <w:t xml:space="preserve"> </w:t>
      </w:r>
      <w:r>
        <w:br/>
        <w:t>E</w:t>
      </w:r>
      <w:r w:rsidRPr="00B104E9">
        <w:t>ditor@linkonline.com.au</w:t>
      </w:r>
    </w:p>
    <w:p w:rsidR="00D128FE" w:rsidRPr="00D128FE" w:rsidRDefault="00D128FE" w:rsidP="002A4D29">
      <w:pPr>
        <w:pStyle w:val="Link-H2"/>
        <w:outlineLvl w:val="0"/>
      </w:pPr>
      <w:r w:rsidRPr="00D128FE">
        <w:t>Design</w:t>
      </w:r>
    </w:p>
    <w:p w:rsidR="00D128FE" w:rsidRPr="00D128FE" w:rsidRDefault="00D128FE" w:rsidP="002A4D29">
      <w:pPr>
        <w:pStyle w:val="Link-BodyText"/>
        <w:outlineLvl w:val="0"/>
      </w:pPr>
      <w:proofErr w:type="spellStart"/>
      <w:r w:rsidRPr="00D128FE">
        <w:t>Jarren</w:t>
      </w:r>
      <w:proofErr w:type="spellEnd"/>
      <w:r w:rsidRPr="00D128FE">
        <w:t xml:space="preserve"> </w:t>
      </w:r>
      <w:proofErr w:type="spellStart"/>
      <w:r w:rsidRPr="00D128FE">
        <w:t>Gallway</w:t>
      </w:r>
      <w:proofErr w:type="spellEnd"/>
    </w:p>
    <w:p w:rsidR="00D128FE" w:rsidRPr="00D128FE" w:rsidRDefault="00D128FE" w:rsidP="002A4D29">
      <w:pPr>
        <w:pStyle w:val="Link-H2"/>
        <w:outlineLvl w:val="0"/>
      </w:pPr>
      <w:r w:rsidRPr="00D128FE">
        <w:t>Digital</w:t>
      </w:r>
    </w:p>
    <w:p w:rsidR="00B104E9" w:rsidRPr="00B104E9" w:rsidRDefault="00B104E9" w:rsidP="00B104E9">
      <w:pPr>
        <w:pStyle w:val="Link-BodyText"/>
      </w:pPr>
      <w:r w:rsidRPr="00B104E9">
        <w:t xml:space="preserve">Nash McLean, Thomas Ng, Adrian Morgan, Annabel Breeding, Lisa-May </w:t>
      </w:r>
      <w:proofErr w:type="spellStart"/>
      <w:r w:rsidRPr="00B104E9">
        <w:t>Pellaschiar</w:t>
      </w:r>
      <w:proofErr w:type="spellEnd"/>
    </w:p>
    <w:p w:rsidR="00D128FE" w:rsidRPr="00D128FE" w:rsidRDefault="00D128FE" w:rsidP="002A4D29">
      <w:pPr>
        <w:pStyle w:val="Link-H2"/>
        <w:outlineLvl w:val="0"/>
      </w:pPr>
      <w:r w:rsidRPr="00D128FE">
        <w:t>Contributors</w:t>
      </w:r>
    </w:p>
    <w:p w:rsidR="007E6A85" w:rsidRDefault="00006622" w:rsidP="00006622">
      <w:pPr>
        <w:pStyle w:val="Link-BodyText"/>
      </w:pPr>
      <w:proofErr w:type="spellStart"/>
      <w:r w:rsidRPr="00006622">
        <w:t>Jenan</w:t>
      </w:r>
      <w:proofErr w:type="spellEnd"/>
      <w:r w:rsidRPr="00006622">
        <w:t xml:space="preserve"> Taylor, Travis Saunders, Dave </w:t>
      </w:r>
      <w:proofErr w:type="spellStart"/>
      <w:r w:rsidRPr="00006622">
        <w:t>Fagg</w:t>
      </w:r>
      <w:proofErr w:type="spellEnd"/>
      <w:r w:rsidRPr="00006622">
        <w:t xml:space="preserve">, Julie Moss, Cat </w:t>
      </w:r>
      <w:proofErr w:type="spellStart"/>
      <w:r w:rsidRPr="00006622">
        <w:t>Rodie</w:t>
      </w:r>
      <w:proofErr w:type="spellEnd"/>
      <w:r w:rsidRPr="00006622">
        <w:t>, Anthea Skinner, Robyn Thompson</w:t>
      </w:r>
      <w:r w:rsidR="007E6A85">
        <w:t>.</w:t>
      </w:r>
    </w:p>
    <w:p w:rsidR="00006622" w:rsidRDefault="00006622" w:rsidP="00006622">
      <w:pPr>
        <w:pStyle w:val="Link-BodyText"/>
        <w:rPr>
          <w:b/>
          <w:bCs/>
        </w:rPr>
      </w:pPr>
      <w:r w:rsidRPr="00006622">
        <w:t>Cover photography Brett Hartwig</w:t>
      </w:r>
    </w:p>
    <w:p w:rsidR="00D128FE" w:rsidRPr="00D128FE" w:rsidRDefault="00D128FE" w:rsidP="00006622">
      <w:pPr>
        <w:pStyle w:val="Link-H2"/>
        <w:outlineLvl w:val="0"/>
      </w:pPr>
      <w:r w:rsidRPr="00D128FE">
        <w:t>Advertising</w:t>
      </w:r>
    </w:p>
    <w:p w:rsidR="00D128FE" w:rsidRPr="00D128FE" w:rsidRDefault="00D128FE" w:rsidP="00D128FE">
      <w:pPr>
        <w:pStyle w:val="Link-BodyText"/>
      </w:pPr>
      <w:r w:rsidRPr="00D128FE">
        <w:t>Michelle Stevens</w:t>
      </w:r>
      <w:r w:rsidRPr="00D128FE">
        <w:br/>
        <w:t>advertising@linkonline.com.au</w:t>
      </w:r>
      <w:r w:rsidRPr="00D128FE">
        <w:br/>
        <w:t xml:space="preserve">Phone 08 7325 3209 </w:t>
      </w:r>
      <w:r w:rsidRPr="00D128FE">
        <w:br/>
        <w:t>Mobile 0419 822 717</w:t>
      </w:r>
    </w:p>
    <w:p w:rsidR="00D128FE" w:rsidRPr="00D128FE" w:rsidRDefault="00D128FE" w:rsidP="002A4D29">
      <w:pPr>
        <w:pStyle w:val="Link-H2"/>
        <w:outlineLvl w:val="0"/>
      </w:pPr>
      <w:r w:rsidRPr="00D128FE">
        <w:t>Subscriptions</w:t>
      </w:r>
    </w:p>
    <w:p w:rsidR="00006622" w:rsidRDefault="00006622" w:rsidP="00006622">
      <w:pPr>
        <w:pStyle w:val="Link-H2"/>
        <w:outlineLvl w:val="0"/>
        <w:rPr>
          <w:b w:val="0"/>
          <w:bCs w:val="0"/>
          <w:sz w:val="24"/>
          <w:szCs w:val="24"/>
        </w:rPr>
      </w:pPr>
      <w:r w:rsidRPr="00006622">
        <w:rPr>
          <w:b w:val="0"/>
          <w:bCs w:val="0"/>
          <w:sz w:val="24"/>
          <w:szCs w:val="24"/>
        </w:rPr>
        <w:t xml:space="preserve">Erin Hanna subs@linkonline.com.au  </w:t>
      </w:r>
      <w:r>
        <w:rPr>
          <w:b w:val="0"/>
          <w:bCs w:val="0"/>
          <w:sz w:val="24"/>
          <w:szCs w:val="24"/>
        </w:rPr>
        <w:br/>
      </w:r>
      <w:r w:rsidRPr="00006622">
        <w:rPr>
          <w:b w:val="0"/>
          <w:bCs w:val="0"/>
          <w:sz w:val="24"/>
          <w:szCs w:val="24"/>
        </w:rPr>
        <w:t>Phone 08 7325 3200</w:t>
      </w:r>
    </w:p>
    <w:p w:rsidR="00D128FE" w:rsidRPr="00D128FE" w:rsidRDefault="00D128FE" w:rsidP="00006622">
      <w:pPr>
        <w:pStyle w:val="Link-H2"/>
        <w:outlineLvl w:val="0"/>
      </w:pPr>
      <w:r w:rsidRPr="00D128FE">
        <w:t>Print/Supporter</w:t>
      </w:r>
    </w:p>
    <w:p w:rsidR="00CC5D57" w:rsidRPr="00CC5D57" w:rsidRDefault="00CC5D57" w:rsidP="00CC5D57">
      <w:pPr>
        <w:pStyle w:val="Link-BodyText"/>
      </w:pPr>
      <w:r w:rsidRPr="00CC5D57">
        <w:t>Finsbury Green / The Royal Society for the Blind</w:t>
      </w:r>
    </w:p>
    <w:p w:rsidR="00D128FE" w:rsidRPr="00D128FE" w:rsidRDefault="00D128FE" w:rsidP="00CC5D57">
      <w:pPr>
        <w:pStyle w:val="Link-H2"/>
        <w:outlineLvl w:val="0"/>
      </w:pPr>
      <w:r w:rsidRPr="00D128FE">
        <w:t>Enquiries</w:t>
      </w:r>
    </w:p>
    <w:p w:rsidR="00D128FE" w:rsidRPr="00D128FE" w:rsidRDefault="00D128FE" w:rsidP="002A4D29">
      <w:pPr>
        <w:pStyle w:val="Link-BodyText"/>
        <w:outlineLvl w:val="0"/>
      </w:pPr>
      <w:r w:rsidRPr="00D128FE">
        <w:t>Blend Creative</w:t>
      </w:r>
    </w:p>
    <w:p w:rsidR="00D128FE" w:rsidRPr="00D128FE" w:rsidRDefault="00D128FE" w:rsidP="00D128FE">
      <w:pPr>
        <w:pStyle w:val="Link-BodyText"/>
      </w:pPr>
      <w:r w:rsidRPr="00D128FE">
        <w:t>Phone 08 7325 3200</w:t>
      </w:r>
    </w:p>
    <w:p w:rsidR="00D128FE" w:rsidRPr="00D128FE" w:rsidRDefault="00D128FE" w:rsidP="00D128FE">
      <w:pPr>
        <w:pStyle w:val="Link-BodyText"/>
      </w:pPr>
      <w:r w:rsidRPr="00D128FE">
        <w:t>Email admin@blendcreative.com.au</w:t>
      </w:r>
    </w:p>
    <w:p w:rsidR="00D128FE" w:rsidRPr="00D128FE" w:rsidRDefault="00D128FE" w:rsidP="00D128FE">
      <w:pPr>
        <w:pStyle w:val="Link-BodyText"/>
      </w:pPr>
      <w:r w:rsidRPr="00D128FE">
        <w:t>www.blendcreative.com.au</w:t>
      </w:r>
    </w:p>
    <w:p w:rsidR="00D128FE" w:rsidRPr="00D128FE" w:rsidRDefault="00D128FE" w:rsidP="00D128FE">
      <w:pPr>
        <w:pStyle w:val="Link-BodyText"/>
      </w:pPr>
      <w:r w:rsidRPr="00D128FE">
        <w:t xml:space="preserve">All material appearing in Link Disability Magazine is copyright unless otherwise stated or it may rest with the provider of the supplied material. Please contact the editor for permission to reprint content. Link </w:t>
      </w:r>
      <w:proofErr w:type="spellStart"/>
      <w:r w:rsidRPr="00D128FE">
        <w:t>Disablity</w:t>
      </w:r>
      <w:proofErr w:type="spellEnd"/>
      <w:r w:rsidRPr="00D128FE">
        <w:t xml:space="preserve"> Magazine takes all care to ensure information is correct at the time of printing, but the publisher accepts no responsibility or liability for the accuracy of any information contained in the text of advertisement. Views expressed do not necessarily reflect those of the publisher or editor.</w:t>
      </w:r>
    </w:p>
    <w:p w:rsidR="00D128FE" w:rsidRDefault="00D128FE">
      <w:r>
        <w:br w:type="page"/>
      </w:r>
    </w:p>
    <w:p w:rsidR="00D128FE" w:rsidRPr="00D128FE" w:rsidRDefault="00D128FE" w:rsidP="002A4D29">
      <w:pPr>
        <w:pStyle w:val="Link-H1"/>
        <w:outlineLvl w:val="0"/>
      </w:pPr>
      <w:r w:rsidRPr="00D128FE">
        <w:lastRenderedPageBreak/>
        <w:t>From the editor</w:t>
      </w:r>
    </w:p>
    <w:p w:rsidR="00F4395E" w:rsidRPr="00F4395E" w:rsidRDefault="001B1387" w:rsidP="00F4395E">
      <w:pPr>
        <w:pStyle w:val="Link-BodyText"/>
      </w:pPr>
      <w:r>
        <w:rPr>
          <w:bCs/>
        </w:rPr>
        <w:t xml:space="preserve">[MAIN STORY] </w:t>
      </w:r>
      <w:r w:rsidR="00006622">
        <w:rPr>
          <w:bCs/>
        </w:rPr>
        <w:t>We</w:t>
      </w:r>
      <w:r w:rsidR="00006622" w:rsidRPr="00006622">
        <w:rPr>
          <w:bCs/>
        </w:rPr>
        <w:t>lcome to the April edition. This edition is full to the brim</w:t>
      </w:r>
      <w:r w:rsidR="00006622">
        <w:rPr>
          <w:bCs/>
        </w:rPr>
        <w:t xml:space="preserve"> </w:t>
      </w:r>
      <w:r w:rsidR="00006622" w:rsidRPr="00006622">
        <w:rPr>
          <w:bCs/>
        </w:rPr>
        <w:t>of interesting stories. From the bushfire crises to the sex industry – there’s definitely something for everyone</w:t>
      </w:r>
    </w:p>
    <w:p w:rsidR="007E6A85" w:rsidRDefault="00006622" w:rsidP="00006622">
      <w:pPr>
        <w:pStyle w:val="Link-BodyText"/>
      </w:pPr>
      <w:r>
        <w:t xml:space="preserve">We’ve also dedicated a section of the magazine to shine the </w:t>
      </w:r>
      <w:proofErr w:type="gramStart"/>
      <w:r>
        <w:t>light  on</w:t>
      </w:r>
      <w:proofErr w:type="gramEnd"/>
      <w:r>
        <w:t xml:space="preserve"> autism to coincide with World Autism Month</w:t>
      </w:r>
      <w:r w:rsidR="007E6A85">
        <w:t>.</w:t>
      </w:r>
    </w:p>
    <w:p w:rsidR="007E6A85" w:rsidRDefault="00006622" w:rsidP="00006622">
      <w:pPr>
        <w:pStyle w:val="Link-BodyText"/>
      </w:pPr>
      <w:r>
        <w:t>Our cover story, starting on page 32, features the Adelaide family behind the ABC podcast about autism and family life - The Parenting Spectrum</w:t>
      </w:r>
      <w:r w:rsidR="007E6A85">
        <w:t>.</w:t>
      </w:r>
    </w:p>
    <w:p w:rsidR="007E6A85" w:rsidRDefault="00006622" w:rsidP="00006622">
      <w:pPr>
        <w:pStyle w:val="Link-BodyText"/>
      </w:pPr>
      <w:r>
        <w:t>Their story, written by me, tells how they’ve cycled across America, parts of the outback and many trails around South Australia. Their adventurous spirit drives them forward to explore the world together</w:t>
      </w:r>
      <w:r w:rsidR="007E6A85">
        <w:t>.</w:t>
      </w:r>
    </w:p>
    <w:p w:rsidR="00006622" w:rsidRDefault="00006622" w:rsidP="00006622">
      <w:pPr>
        <w:pStyle w:val="Link-BodyText"/>
      </w:pPr>
      <w:r>
        <w:t>Fiona, Travis and Patch are also actively involved in creating positive change for autistic people in Australia, traveling the country speaking, and presenting workshops, to the disability and education sectors. I’m not sure how they cram so much into every day.</w:t>
      </w:r>
    </w:p>
    <w:p w:rsidR="00006622" w:rsidRDefault="00006622" w:rsidP="00006622">
      <w:pPr>
        <w:pStyle w:val="Link-BodyText"/>
      </w:pPr>
      <w:r>
        <w:t>Also, in this edition, we take a look at internet safety, the world of fashion and examine the NDIA. We meet travel writer Robyn Thompson who has written about her travels around Europe in her “trusty portable electric wheelchair” and there’s a great story about the Liz Martin Band, as well as our regular employment feature section.</w:t>
      </w:r>
    </w:p>
    <w:p w:rsidR="00006622" w:rsidRDefault="00006622" w:rsidP="00006622">
      <w:pPr>
        <w:pStyle w:val="Link-BodyText"/>
      </w:pPr>
      <w:r>
        <w:t>And on page six, we have the sweetest engagement story of two childhood lovebirds.</w:t>
      </w:r>
    </w:p>
    <w:p w:rsidR="00006622" w:rsidRDefault="00006622" w:rsidP="00006622">
      <w:pPr>
        <w:pStyle w:val="Link-BodyText"/>
      </w:pPr>
      <w:r>
        <w:t>As always, we’re guided by you as to what you’d like to read in the magazine. And as we gear up for our 40th birthday edition in August we are more than ever wanting to get your thoughts on Link and what it means to you.</w:t>
      </w:r>
    </w:p>
    <w:p w:rsidR="007E6A85" w:rsidRDefault="00006622" w:rsidP="00006622">
      <w:pPr>
        <w:pStyle w:val="Link-BodyText"/>
      </w:pPr>
      <w:r>
        <w:t>Please connect via Facebook, and email, and introduce yourself. Tell us what you’d like to see more of, share your story and let us know if there’s something going on that we should be writing about. We look forward to reading your suggestions</w:t>
      </w:r>
      <w:r w:rsidR="007E6A85">
        <w:t>.</w:t>
      </w:r>
    </w:p>
    <w:p w:rsidR="00006622" w:rsidRDefault="00006622" w:rsidP="00006622">
      <w:pPr>
        <w:pStyle w:val="Link-BodyText"/>
      </w:pPr>
      <w:r>
        <w:t>From all of us at Link, we hope you enjoy reading this edition and have a fabulous couple of months ahead.</w:t>
      </w:r>
    </w:p>
    <w:p w:rsidR="00F4395E" w:rsidRPr="00F4395E" w:rsidRDefault="00F4395E" w:rsidP="00006622">
      <w:pPr>
        <w:pStyle w:val="Link-BodyText"/>
      </w:pPr>
      <w:r w:rsidRPr="00F4395E">
        <w:t xml:space="preserve">Bianca </w:t>
      </w:r>
      <w:proofErr w:type="spellStart"/>
      <w:r w:rsidRPr="00F4395E">
        <w:t>Wordley</w:t>
      </w:r>
      <w:proofErr w:type="spellEnd"/>
    </w:p>
    <w:p w:rsidR="00F4395E" w:rsidRPr="006B51D3" w:rsidRDefault="006B51D3" w:rsidP="00F4395E">
      <w:pPr>
        <w:pStyle w:val="Link-BodyText"/>
        <w:rPr>
          <w:i/>
        </w:rPr>
      </w:pPr>
      <w:r w:rsidRPr="006B51D3">
        <w:rPr>
          <w:i/>
          <w:lang w:val="en-US"/>
        </w:rPr>
        <w:t>[Image]</w:t>
      </w:r>
      <w:r w:rsidR="00F4395E" w:rsidRPr="006B51D3">
        <w:rPr>
          <w:i/>
          <w:lang w:val="en-US"/>
        </w:rPr>
        <w:t xml:space="preserve"> Link editor, </w:t>
      </w:r>
      <w:r w:rsidR="00F4395E" w:rsidRPr="006B51D3">
        <w:rPr>
          <w:i/>
        </w:rPr>
        <w:t xml:space="preserve">Bianca </w:t>
      </w:r>
      <w:proofErr w:type="spellStart"/>
      <w:r w:rsidR="00F4395E" w:rsidRPr="006B51D3">
        <w:rPr>
          <w:i/>
        </w:rPr>
        <w:t>Wordley</w:t>
      </w:r>
      <w:proofErr w:type="spellEnd"/>
    </w:p>
    <w:p w:rsidR="00D128FE" w:rsidRDefault="00F4395E" w:rsidP="00F4395E">
      <w:pPr>
        <w:rPr>
          <w:i/>
          <w:iCs/>
        </w:rPr>
      </w:pPr>
      <w:r w:rsidRPr="00F4395E">
        <w:t xml:space="preserve"> </w:t>
      </w:r>
      <w:r w:rsidR="00D128FE">
        <w:br w:type="page"/>
      </w:r>
    </w:p>
    <w:p w:rsidR="00021409" w:rsidRDefault="004A5BE6" w:rsidP="00035D0F">
      <w:pPr>
        <w:pStyle w:val="Link-H1"/>
        <w:outlineLvl w:val="0"/>
      </w:pPr>
      <w:r>
        <w:lastRenderedPageBreak/>
        <w:t>[</w:t>
      </w:r>
      <w:r w:rsidR="006E62B7">
        <w:t>Link loves</w:t>
      </w:r>
      <w:r>
        <w:t>]</w:t>
      </w:r>
    </w:p>
    <w:p w:rsidR="00035D0F" w:rsidRDefault="00006622" w:rsidP="00035D0F">
      <w:pPr>
        <w:pStyle w:val="Link-H1"/>
        <w:outlineLvl w:val="0"/>
      </w:pPr>
      <w:r>
        <w:t>Link loves LOVE</w:t>
      </w:r>
    </w:p>
    <w:p w:rsidR="007E6A85" w:rsidRPr="00664AE0" w:rsidRDefault="00664AE0" w:rsidP="00664AE0">
      <w:pPr>
        <w:pStyle w:val="Link-BodyText"/>
      </w:pPr>
      <w:r>
        <w:t xml:space="preserve">[MAIN STORY] </w:t>
      </w:r>
      <w:r w:rsidR="00006622">
        <w:t>M</w:t>
      </w:r>
      <w:r w:rsidR="00006622" w:rsidRPr="00006622">
        <w:t>itch and Jacqui became friends when they were just five</w:t>
      </w:r>
      <w:r w:rsidR="00006622">
        <w:t xml:space="preserve"> </w:t>
      </w:r>
      <w:r w:rsidR="00006622" w:rsidRPr="00006622">
        <w:t xml:space="preserve">old, but it wasn’t until they were </w:t>
      </w:r>
      <w:r w:rsidR="00006622" w:rsidRPr="00664AE0">
        <w:t>teenagers that sparks flew between the lovebirds</w:t>
      </w:r>
      <w:r w:rsidR="007E6A85" w:rsidRPr="00664AE0">
        <w:t>.</w:t>
      </w:r>
    </w:p>
    <w:p w:rsidR="007E6A85" w:rsidRDefault="00006622" w:rsidP="00664AE0">
      <w:pPr>
        <w:pStyle w:val="Link-BodyText"/>
      </w:pPr>
      <w:r w:rsidRPr="00664AE0">
        <w:t>After dating for six years, Mitch decided it was time to pop the question, but before he got down</w:t>
      </w:r>
      <w:r>
        <w:t xml:space="preserve"> on one knee, he hatched a plan with his friend and </w:t>
      </w:r>
      <w:proofErr w:type="spellStart"/>
      <w:r>
        <w:t>Aruma</w:t>
      </w:r>
      <w:proofErr w:type="spellEnd"/>
      <w:r>
        <w:t xml:space="preserve"> support worker Luke</w:t>
      </w:r>
      <w:r w:rsidR="007E6A85">
        <w:t>.</w:t>
      </w:r>
    </w:p>
    <w:p w:rsidR="00035D0F" w:rsidRDefault="00006622" w:rsidP="00006622">
      <w:pPr>
        <w:pStyle w:val="Link-BodyText"/>
      </w:pPr>
      <w:r>
        <w:t xml:space="preserve">First, the duo got </w:t>
      </w:r>
      <w:proofErr w:type="spellStart"/>
      <w:r>
        <w:t>Emmalie</w:t>
      </w:r>
      <w:proofErr w:type="spellEnd"/>
      <w:r>
        <w:t xml:space="preserve">, Jacqui’s </w:t>
      </w:r>
      <w:proofErr w:type="spellStart"/>
      <w:r>
        <w:t>Aruma</w:t>
      </w:r>
      <w:proofErr w:type="spellEnd"/>
      <w:r>
        <w:t xml:space="preserve"> support worker, in on the secret. Mitch and Luke then hit the shops to pick out the perfect ring, while </w:t>
      </w:r>
      <w:proofErr w:type="spellStart"/>
      <w:r>
        <w:t>Emmalie</w:t>
      </w:r>
      <w:proofErr w:type="spellEnd"/>
      <w:r>
        <w:t xml:space="preserve"> tricked Jacqui into trying on a decoy ring to make sure the boys got the right size.</w:t>
      </w:r>
    </w:p>
    <w:p w:rsidR="00006622" w:rsidRDefault="00006622" w:rsidP="00006622">
      <w:pPr>
        <w:pStyle w:val="Link-BodyText"/>
      </w:pPr>
      <w:r w:rsidRPr="00006622">
        <w:t xml:space="preserve">For the big moment, Mitch, Luke and </w:t>
      </w:r>
      <w:proofErr w:type="spellStart"/>
      <w:r w:rsidRPr="00006622">
        <w:t>Emmalie</w:t>
      </w:r>
      <w:proofErr w:type="spellEnd"/>
      <w:r w:rsidRPr="00006622">
        <w:t xml:space="preserve"> put their heads together to choose just the right oceanside spot, pack a picnic lunch, and make su</w:t>
      </w:r>
      <w:r w:rsidR="000445B7">
        <w:t>re t</w:t>
      </w:r>
      <w:r w:rsidR="000445B7" w:rsidRPr="000445B7">
        <w:t>hey had the perfect proposal soundtrack</w:t>
      </w:r>
      <w:r w:rsidR="000445B7">
        <w:t>.</w:t>
      </w:r>
    </w:p>
    <w:p w:rsidR="00732F32" w:rsidRDefault="00006622" w:rsidP="00006622">
      <w:pPr>
        <w:pStyle w:val="Link-BodyText"/>
      </w:pPr>
      <w:r>
        <w:t>When the day came, dressed in suit and bow tie and armed with a bouquet of red roses, Mitch powered through his nerves to get down on one knee. And when he asked Jacqui to marry him, she said “yes”.</w:t>
      </w:r>
    </w:p>
    <w:p w:rsidR="00006622" w:rsidRDefault="00006622" w:rsidP="00006622">
      <w:pPr>
        <w:pStyle w:val="Link-BodyText"/>
      </w:pPr>
      <w:r>
        <w:t>Mitch said he was nervous she would say no, but he knew Jacqui was the person he wanted to marry.</w:t>
      </w:r>
    </w:p>
    <w:p w:rsidR="00006622" w:rsidRDefault="00006622" w:rsidP="00006622">
      <w:pPr>
        <w:pStyle w:val="Link-BodyText"/>
      </w:pPr>
      <w:r>
        <w:t>“She helps me a lot and she is my best friend,” Mitch said.</w:t>
      </w:r>
    </w:p>
    <w:p w:rsidR="00006622" w:rsidRDefault="00006622" w:rsidP="00006622">
      <w:pPr>
        <w:pStyle w:val="Link-BodyText"/>
      </w:pPr>
      <w:r>
        <w:t>“I was so very happy and couldn’t wait to tell everyone that I was engaged.”</w:t>
      </w:r>
    </w:p>
    <w:p w:rsidR="00006622" w:rsidRDefault="00006622" w:rsidP="00006622">
      <w:pPr>
        <w:pStyle w:val="Link-BodyText"/>
      </w:pPr>
      <w:r>
        <w:t>Jacqui said she had no idea he was going to pop the question.</w:t>
      </w:r>
    </w:p>
    <w:p w:rsidR="00006622" w:rsidRDefault="00006622" w:rsidP="00006622">
      <w:pPr>
        <w:pStyle w:val="Link-BodyText"/>
      </w:pPr>
      <w:r>
        <w:t>“It was such a surprise,” Jacqui said.</w:t>
      </w:r>
    </w:p>
    <w:p w:rsidR="00006622" w:rsidRDefault="00006622" w:rsidP="00006622">
      <w:pPr>
        <w:pStyle w:val="Link-BodyText"/>
      </w:pPr>
      <w:r>
        <w:t>“I was hoping he would one day but didn’t know that this would be the day.”</w:t>
      </w:r>
    </w:p>
    <w:p w:rsidR="00006622" w:rsidRDefault="00006622" w:rsidP="00006622">
      <w:pPr>
        <w:pStyle w:val="Link-BodyText"/>
      </w:pPr>
      <w:r>
        <w:t>And the proposal was memorable for a number of reasons.</w:t>
      </w:r>
      <w:r w:rsidRPr="00006622">
        <w:t>re they had the perfect proposal soundtrack. “Mitchell singing to me,” she said.</w:t>
      </w:r>
    </w:p>
    <w:p w:rsidR="00006622" w:rsidRDefault="00006622" w:rsidP="00006622">
      <w:pPr>
        <w:pStyle w:val="Link-BodyText"/>
      </w:pPr>
      <w:r>
        <w:t>“And when he finally got the ring out because it was stuck in his pocket.”</w:t>
      </w:r>
    </w:p>
    <w:p w:rsidR="00006622" w:rsidRDefault="00006622" w:rsidP="00006622">
      <w:pPr>
        <w:pStyle w:val="Link-BodyText"/>
      </w:pPr>
      <w:r>
        <w:t>Jacqui can’t wait to marry her best friend who she loves “heaps”.</w:t>
      </w:r>
    </w:p>
    <w:p w:rsidR="00006622" w:rsidRDefault="00006622" w:rsidP="00006622">
      <w:pPr>
        <w:pStyle w:val="Link-BodyText"/>
      </w:pPr>
      <w:r>
        <w:t>“I love everything about him. He is always in my heart and thoughts.”</w:t>
      </w:r>
    </w:p>
    <w:p w:rsidR="00006622" w:rsidRPr="002B31B6" w:rsidRDefault="00006622" w:rsidP="00006622">
      <w:pPr>
        <w:pStyle w:val="Link-BodyText"/>
      </w:pPr>
      <w:r>
        <w:t>The happy pair, from the NSW Central Coast, are now busily planning their wedding. We wish them all the best for the future.</w:t>
      </w:r>
    </w:p>
    <w:p w:rsidR="00006622" w:rsidRDefault="00006622" w:rsidP="00035D0F">
      <w:pPr>
        <w:pStyle w:val="Link-BodyTextItalic"/>
      </w:pPr>
      <w:r w:rsidRPr="00006622">
        <w:t xml:space="preserve">See their sweet engagement video here - </w:t>
      </w:r>
      <w:hyperlink r:id="rId5" w:history="1">
        <w:r w:rsidRPr="000F09C5">
          <w:rPr>
            <w:rStyle w:val="Hyperlink"/>
          </w:rPr>
          <w:t>https://www.youtube.com/watch?v=Xml7y0xbscA</w:t>
        </w:r>
      </w:hyperlink>
    </w:p>
    <w:p w:rsidR="00732F32" w:rsidRPr="00732F32" w:rsidRDefault="00900685" w:rsidP="00732F32">
      <w:pPr>
        <w:pStyle w:val="Link-BodyTextItalic"/>
      </w:pPr>
      <w:hyperlink r:id="rId6" w:history="1">
        <w:r w:rsidR="00732F32" w:rsidRPr="000F09C5">
          <w:rPr>
            <w:rStyle w:val="Hyperlink"/>
          </w:rPr>
          <w:t>www.aruma.com.au</w:t>
        </w:r>
      </w:hyperlink>
    </w:p>
    <w:p w:rsidR="00035D0F" w:rsidRDefault="00035D0F" w:rsidP="006E62B7">
      <w:pPr>
        <w:pStyle w:val="Link-BodyTextItalic"/>
      </w:pPr>
      <w:r>
        <w:t>[Images</w:t>
      </w:r>
      <w:r w:rsidR="006E62B7">
        <w:t>]</w:t>
      </w:r>
      <w:r w:rsidR="006E62B7" w:rsidRPr="006E62B7">
        <w:t xml:space="preserve"> </w:t>
      </w:r>
      <w:r w:rsidR="006E62B7">
        <w:t>Mitch and Jacqui on their engagement day (2 photos)</w:t>
      </w:r>
    </w:p>
    <w:p w:rsidR="006B1462" w:rsidRDefault="00035D0F" w:rsidP="006B1462">
      <w:pPr>
        <w:pStyle w:val="Link-H1"/>
        <w:outlineLvl w:val="0"/>
      </w:pPr>
      <w:r>
        <w:br w:type="page"/>
      </w:r>
      <w:r w:rsidR="004A5BE6">
        <w:lastRenderedPageBreak/>
        <w:t>[</w:t>
      </w:r>
      <w:r w:rsidR="006E62B7">
        <w:t>N</w:t>
      </w:r>
      <w:r w:rsidR="004A5BE6">
        <w:t>ews]</w:t>
      </w:r>
    </w:p>
    <w:p w:rsidR="006B1462" w:rsidRDefault="006E62B7" w:rsidP="006B1462">
      <w:pPr>
        <w:pStyle w:val="Link-H1"/>
        <w:outlineLvl w:val="0"/>
      </w:pPr>
      <w:r>
        <w:t>In the news</w:t>
      </w:r>
    </w:p>
    <w:p w:rsidR="000F09C5" w:rsidRPr="000F09C5" w:rsidRDefault="000F09C5" w:rsidP="000F09C5">
      <w:pPr>
        <w:pStyle w:val="Link-H1"/>
      </w:pPr>
      <w:r w:rsidRPr="000F09C5">
        <w:t>EDNA helps stroke victims</w:t>
      </w:r>
    </w:p>
    <w:p w:rsidR="007E6A85" w:rsidRDefault="00664AE0" w:rsidP="00664AE0">
      <w:pPr>
        <w:pStyle w:val="Link-BodyText"/>
      </w:pPr>
      <w:r>
        <w:t xml:space="preserve">[MAIN STORY] </w:t>
      </w:r>
      <w:r w:rsidR="000F09C5">
        <w:t xml:space="preserve">A </w:t>
      </w:r>
      <w:r w:rsidR="006E62B7" w:rsidRPr="006E62B7">
        <w:t xml:space="preserve">new touch-screen </w:t>
      </w:r>
      <w:r w:rsidR="006E62B7" w:rsidRPr="00664AE0">
        <w:t>therapy</w:t>
      </w:r>
      <w:r w:rsidR="006E62B7" w:rsidRPr="006E62B7">
        <w:t xml:space="preserve"> tool could accelerate the recovery of patients who have suffered a stroke</w:t>
      </w:r>
      <w:r w:rsidR="007E6A85">
        <w:t>.</w:t>
      </w:r>
    </w:p>
    <w:p w:rsidR="007E6A85" w:rsidRDefault="006E62B7" w:rsidP="006E62B7">
      <w:pPr>
        <w:pStyle w:val="Link-BodyText"/>
      </w:pPr>
      <w:r>
        <w:t>Designed for people with acquired brain injuries, EDNA is a digital rehabilitation software that delivers therapy through a series of fun and challenging therapeutic games via a touchscreen device</w:t>
      </w:r>
      <w:r w:rsidR="007E6A85">
        <w:t>.</w:t>
      </w:r>
    </w:p>
    <w:p w:rsidR="007E6A85" w:rsidRDefault="006E62B7" w:rsidP="006E62B7">
      <w:pPr>
        <w:pStyle w:val="Link-BodyText"/>
      </w:pPr>
      <w:r>
        <w:t>Findings from a randomised clinical trial showed stroke patients who incorporated EDNA into their treatment programs experienced an improvement two to three times greater than those who received only conventional therapy</w:t>
      </w:r>
      <w:r w:rsidR="007E6A85">
        <w:t>.</w:t>
      </w:r>
    </w:p>
    <w:p w:rsidR="007E6A85" w:rsidRDefault="006E62B7" w:rsidP="000445B7">
      <w:pPr>
        <w:pStyle w:val="Link-BodyText"/>
      </w:pPr>
      <w:r>
        <w:t>RMIT University lead researcher, associate professor Jonathan Duckworth, said the</w:t>
      </w:r>
      <w:r w:rsidR="000445B7">
        <w:t xml:space="preserve"> digital form of rehabilitation was intended to maintain patient engagement, improving compliance and recovery</w:t>
      </w:r>
      <w:r w:rsidR="007E6A85">
        <w:t>.</w:t>
      </w:r>
    </w:p>
    <w:p w:rsidR="000F09C5" w:rsidRDefault="000445B7" w:rsidP="000445B7">
      <w:pPr>
        <w:pStyle w:val="Link-BodyText"/>
      </w:pPr>
      <w:r>
        <w:t>“We designed EDNA so that patients could be doing therapy without it feeling like therapy,” he said.</w:t>
      </w:r>
    </w:p>
    <w:p w:rsidR="000445B7" w:rsidRDefault="000445B7" w:rsidP="000445B7">
      <w:pPr>
        <w:pStyle w:val="Link-BodyText"/>
      </w:pPr>
      <w:r>
        <w:t>EDNA features a range of therapeutic games that involve tangible and graspable tools with augmented feedback, promoting brain plasticity to regain motor, cognitive and functional ability.</w:t>
      </w:r>
    </w:p>
    <w:p w:rsidR="006B1462" w:rsidRDefault="000445B7" w:rsidP="000445B7">
      <w:pPr>
        <w:pStyle w:val="Link-BodyText"/>
      </w:pPr>
      <w:r>
        <w:t>Stroke is one of the most common forms of acquired brain injury and currently affects half a million Australians. It often results in impaired hand and reach function, making it a leading cause of disability.</w:t>
      </w:r>
    </w:p>
    <w:p w:rsidR="000F09C5" w:rsidRDefault="00900685" w:rsidP="000445B7">
      <w:pPr>
        <w:pStyle w:val="Link-BodyText"/>
      </w:pPr>
      <w:hyperlink w:history="1">
        <w:r w:rsidR="000F09C5" w:rsidRPr="00F90E88">
          <w:rPr>
            <w:rStyle w:val="Hyperlink"/>
          </w:rPr>
          <w:t>www.rmit.edu.au</w:t>
        </w:r>
      </w:hyperlink>
    </w:p>
    <w:p w:rsidR="000F09C5" w:rsidRPr="002B31B6" w:rsidRDefault="000F09C5" w:rsidP="000F09C5">
      <w:pPr>
        <w:pStyle w:val="Link-BodyTextItalic"/>
      </w:pPr>
      <w:r>
        <w:t xml:space="preserve">[Image] </w:t>
      </w:r>
      <w:r w:rsidRPr="000445B7">
        <w:t>The game-like therapy can be delivered at home or in hospitals</w:t>
      </w:r>
      <w:r>
        <w:t>.</w:t>
      </w:r>
    </w:p>
    <w:p w:rsidR="00664AE0" w:rsidRDefault="00664AE0" w:rsidP="000445B7">
      <w:pPr>
        <w:pStyle w:val="Link-H1"/>
        <w:outlineLvl w:val="0"/>
      </w:pPr>
      <w:r>
        <w:br w:type="page"/>
      </w:r>
    </w:p>
    <w:p w:rsidR="000445B7" w:rsidRDefault="000445B7" w:rsidP="000445B7">
      <w:pPr>
        <w:pStyle w:val="Link-H1"/>
        <w:outlineLvl w:val="0"/>
      </w:pPr>
      <w:r>
        <w:lastRenderedPageBreak/>
        <w:t>Connecting to the world</w:t>
      </w:r>
    </w:p>
    <w:p w:rsidR="000445B7" w:rsidRPr="00664AE0" w:rsidRDefault="00664AE0" w:rsidP="00664AE0">
      <w:pPr>
        <w:pStyle w:val="Link-BodyText"/>
      </w:pPr>
      <w:r>
        <w:t xml:space="preserve">[MAIN STORY] </w:t>
      </w:r>
      <w:r w:rsidR="000445B7" w:rsidRPr="00664AE0">
        <w:t xml:space="preserve">A new three-year World MS </w:t>
      </w:r>
      <w:proofErr w:type="gramStart"/>
      <w:r w:rsidR="000445B7" w:rsidRPr="00664AE0">
        <w:t>Day  campaign</w:t>
      </w:r>
      <w:proofErr w:type="gramEnd"/>
      <w:r w:rsidR="000445B7" w:rsidRPr="00664AE0">
        <w:t xml:space="preserve"> aims to tackle social isolation and loneliness for people living with multiple sclerosis.</w:t>
      </w:r>
    </w:p>
    <w:p w:rsidR="000445B7" w:rsidRDefault="000445B7" w:rsidP="000445B7">
      <w:pPr>
        <w:pStyle w:val="Link-BodyTextItalic"/>
      </w:pPr>
      <w:r>
        <w:t>The MS Connections campaign (running from 2020 – 2022) will focus on the detrimental impact disconnection can have on health and quality of life.</w:t>
      </w:r>
    </w:p>
    <w:p w:rsidR="000445B7" w:rsidRDefault="000445B7" w:rsidP="000445B7">
      <w:pPr>
        <w:pStyle w:val="Link-BodyTextItalic"/>
      </w:pPr>
      <w:r>
        <w:t>MS Connections is about connecting to community and quality care, challenging social barriers, advocating for better services, celebrating support networks and championing self-care.</w:t>
      </w:r>
    </w:p>
    <w:p w:rsidR="007E6A85" w:rsidRDefault="000445B7" w:rsidP="000445B7">
      <w:pPr>
        <w:pStyle w:val="Link-BodyTextItalic"/>
      </w:pPr>
      <w:r>
        <w:t xml:space="preserve">“In Australia, MS Connections will comprise annual sub-themes with practical ways and activities to connect and address social isolation and loneliness - including tips for people living with MS, the public and government to get connected,” MS Australia chief executive officer Deidre </w:t>
      </w:r>
      <w:proofErr w:type="spellStart"/>
      <w:r>
        <w:t>Mackechnie</w:t>
      </w:r>
      <w:proofErr w:type="spellEnd"/>
      <w:r>
        <w:t xml:space="preserve"> said</w:t>
      </w:r>
      <w:r w:rsidR="007E6A85">
        <w:t>.</w:t>
      </w:r>
    </w:p>
    <w:p w:rsidR="000445B7" w:rsidRDefault="000445B7" w:rsidP="000445B7">
      <w:pPr>
        <w:pStyle w:val="Link-BodyTextItalic"/>
      </w:pPr>
      <w:r>
        <w:t>“World MS Day - Saturday 30 May 2020 - sets the scene.”</w:t>
      </w:r>
    </w:p>
    <w:p w:rsidR="000445B7" w:rsidRDefault="000445B7" w:rsidP="000445B7">
      <w:pPr>
        <w:pStyle w:val="Link-BodyTextItalic"/>
      </w:pPr>
      <w:r>
        <w:t>Held annually, World MS Day is the MS movement’s annual campaign to raise awareness, support and connect the 2.3 million people living with the condition worldwide.</w:t>
      </w:r>
    </w:p>
    <w:p w:rsidR="000445B7" w:rsidRDefault="00900685" w:rsidP="006B1462">
      <w:pPr>
        <w:pStyle w:val="Link-BodyTextItalic"/>
      </w:pPr>
      <w:hyperlink r:id="rId7" w:history="1">
        <w:r w:rsidR="004A5BE6" w:rsidRPr="004A5BE6">
          <w:rPr>
            <w:rStyle w:val="Hyperlink"/>
          </w:rPr>
          <w:t>www.msaustralia.org.au</w:t>
        </w:r>
      </w:hyperlink>
    </w:p>
    <w:p w:rsidR="006B1462" w:rsidRPr="000445B7" w:rsidRDefault="006B1462" w:rsidP="000445B7">
      <w:pPr>
        <w:pStyle w:val="Link-BodyTextItalic"/>
      </w:pPr>
      <w:r>
        <w:t>[Image]</w:t>
      </w:r>
      <w:r w:rsidR="000445B7">
        <w:t xml:space="preserve"> </w:t>
      </w:r>
      <w:r w:rsidR="000445B7" w:rsidRPr="000445B7">
        <w:t xml:space="preserve">Chief executive officer of MS Australia Deidre </w:t>
      </w:r>
      <w:proofErr w:type="spellStart"/>
      <w:r w:rsidR="000445B7" w:rsidRPr="000445B7">
        <w:t>Mackechnie</w:t>
      </w:r>
      <w:proofErr w:type="spellEnd"/>
    </w:p>
    <w:p w:rsidR="00664AE0" w:rsidRDefault="00664AE0" w:rsidP="00664AE0">
      <w:pPr>
        <w:pStyle w:val="Link-H1"/>
      </w:pPr>
      <w:r>
        <w:br w:type="page"/>
      </w:r>
    </w:p>
    <w:p w:rsidR="004A5BE6" w:rsidRDefault="004A5BE6" w:rsidP="00664AE0">
      <w:pPr>
        <w:pStyle w:val="Link-H1"/>
      </w:pPr>
      <w:r w:rsidRPr="004A5BE6">
        <w:lastRenderedPageBreak/>
        <w:t>Bringing disability to the big screen</w:t>
      </w:r>
    </w:p>
    <w:p w:rsidR="006B1462" w:rsidRPr="002B31B6" w:rsidRDefault="000F09C5" w:rsidP="000F09C5">
      <w:pPr>
        <w:pStyle w:val="Link-BodyText"/>
      </w:pPr>
      <w:r>
        <w:t xml:space="preserve">[MAIN STORY] </w:t>
      </w:r>
      <w:r w:rsidR="004A5BE6">
        <w:t>T</w:t>
      </w:r>
      <w:r w:rsidR="004A5BE6" w:rsidRPr="004A5BE6">
        <w:t>hree short films about people with disability, made by people with</w:t>
      </w:r>
      <w:r w:rsidR="004A5BE6">
        <w:t xml:space="preserve"> </w:t>
      </w:r>
      <w:r w:rsidR="004A5BE6" w:rsidRPr="004A5BE6">
        <w:t xml:space="preserve">disability, will make their world premieres at the Sydney Film Festival in June, as part of the </w:t>
      </w:r>
      <w:proofErr w:type="spellStart"/>
      <w:r w:rsidR="004A5BE6" w:rsidRPr="004A5BE6">
        <w:t>Screenability</w:t>
      </w:r>
      <w:proofErr w:type="spellEnd"/>
      <w:r w:rsidR="004A5BE6" w:rsidRPr="004A5BE6">
        <w:t xml:space="preserve"> Filmmakers Fund.</w:t>
      </w:r>
    </w:p>
    <w:p w:rsidR="004A5BE6" w:rsidRDefault="004A5BE6" w:rsidP="004A5BE6">
      <w:pPr>
        <w:pStyle w:val="Link-BodyText"/>
      </w:pPr>
      <w:r>
        <w:t xml:space="preserve">Now in its fourth year, the fund is just one initiative of </w:t>
      </w:r>
      <w:proofErr w:type="spellStart"/>
      <w:r>
        <w:t>Screenability</w:t>
      </w:r>
      <w:proofErr w:type="spellEnd"/>
      <w:r>
        <w:t xml:space="preserve"> NSW - a commitment by Screen NSW - to work with industry to grow participation in the screen sector by Australian’s with disability. Each of the filmmaking teams were required to have at least one key creative (writer, director or producer) identifying as a person with a disability, who has a career goal to work in the industry.</w:t>
      </w:r>
    </w:p>
    <w:p w:rsidR="004A5BE6" w:rsidRDefault="004A5BE6" w:rsidP="004A5BE6">
      <w:pPr>
        <w:pStyle w:val="Link-BodyText"/>
      </w:pPr>
      <w:r>
        <w:t>The three teams chosen to make the short films – Safety Net, Groundhog Night and Diving In - were each given a $30,000 grant and producer support from Lucinda Reynolds from Made Up Stories.</w:t>
      </w:r>
    </w:p>
    <w:p w:rsidR="004A5BE6" w:rsidRDefault="004A5BE6" w:rsidP="004A5BE6">
      <w:pPr>
        <w:pStyle w:val="Link-BodyText"/>
      </w:pPr>
      <w:r>
        <w:t xml:space="preserve">Head of Screen NSW Grainne </w:t>
      </w:r>
      <w:proofErr w:type="spellStart"/>
      <w:r>
        <w:t>Brundson</w:t>
      </w:r>
      <w:proofErr w:type="spellEnd"/>
      <w:r>
        <w:t xml:space="preserve"> said the initiative has been a huge success.</w:t>
      </w:r>
    </w:p>
    <w:p w:rsidR="006B1462" w:rsidRPr="002B31B6" w:rsidRDefault="004A5BE6" w:rsidP="004A5BE6">
      <w:pPr>
        <w:pStyle w:val="Link-BodyText"/>
      </w:pPr>
      <w:r>
        <w:t xml:space="preserve">“Since launching in 2016, the </w:t>
      </w:r>
      <w:proofErr w:type="spellStart"/>
      <w:r>
        <w:t>Screenability</w:t>
      </w:r>
      <w:proofErr w:type="spellEnd"/>
      <w:r>
        <w:t xml:space="preserve"> initiative has supported 16 screen practitioners with disability through internships and the production of the </w:t>
      </w:r>
      <w:proofErr w:type="spellStart"/>
      <w:r>
        <w:t>Screenability</w:t>
      </w:r>
      <w:proofErr w:type="spellEnd"/>
      <w:r>
        <w:t xml:space="preserve"> finalists’ films,” Grainne said.</w:t>
      </w:r>
    </w:p>
    <w:p w:rsidR="004A5BE6" w:rsidRDefault="00900685" w:rsidP="006B1462">
      <w:pPr>
        <w:pStyle w:val="Link-BodyTextItalic"/>
      </w:pPr>
      <w:hyperlink r:id="rId8" w:history="1">
        <w:r w:rsidR="004A5BE6" w:rsidRPr="00F90E88">
          <w:rPr>
            <w:rStyle w:val="Hyperlink"/>
          </w:rPr>
          <w:t>www.screen.nsw.gov.au</w:t>
        </w:r>
      </w:hyperlink>
    </w:p>
    <w:p w:rsidR="006B1462" w:rsidRDefault="006B1462" w:rsidP="00664AE0">
      <w:pPr>
        <w:pStyle w:val="Link-BodyTextItalic"/>
      </w:pPr>
      <w:r>
        <w:t>[Images]</w:t>
      </w:r>
      <w:r w:rsidR="004A5BE6">
        <w:t xml:space="preserve"> </w:t>
      </w:r>
      <w:r w:rsidR="004A5BE6" w:rsidRPr="004A5BE6">
        <w:t xml:space="preserve">Filmmaking </w:t>
      </w:r>
      <w:r w:rsidR="004A5BE6" w:rsidRPr="00664AE0">
        <w:t>team</w:t>
      </w:r>
      <w:r w:rsidR="004A5BE6" w:rsidRPr="004A5BE6">
        <w:t xml:space="preserve"> behind Diving In.</w:t>
      </w:r>
    </w:p>
    <w:p w:rsidR="00664AE0" w:rsidRDefault="00664AE0" w:rsidP="00664AE0">
      <w:pPr>
        <w:pStyle w:val="Link-H1"/>
      </w:pPr>
      <w:r>
        <w:br w:type="page"/>
      </w:r>
    </w:p>
    <w:p w:rsidR="004A5BE6" w:rsidRPr="00664AE0" w:rsidRDefault="004A5BE6" w:rsidP="00664AE0">
      <w:pPr>
        <w:pStyle w:val="Link-H1"/>
        <w:rPr>
          <w:i/>
          <w:iCs/>
          <w:sz w:val="24"/>
          <w:szCs w:val="24"/>
        </w:rPr>
      </w:pPr>
      <w:r w:rsidRPr="004A5BE6">
        <w:lastRenderedPageBreak/>
        <w:t>TIME FOR ACTION</w:t>
      </w:r>
    </w:p>
    <w:p w:rsidR="00945DC1" w:rsidRDefault="00945DC1" w:rsidP="00664AE0">
      <w:pPr>
        <w:pStyle w:val="Link-H2"/>
      </w:pPr>
      <w:r w:rsidRPr="00945DC1">
        <w:t xml:space="preserve">By Diana </w:t>
      </w:r>
      <w:proofErr w:type="spellStart"/>
      <w:proofErr w:type="gramStart"/>
      <w:r w:rsidRPr="00945DC1">
        <w:t>Palmer,executive</w:t>
      </w:r>
      <w:proofErr w:type="spellEnd"/>
      <w:proofErr w:type="gramEnd"/>
      <w:r w:rsidRPr="00945DC1">
        <w:t xml:space="preserve"> officer </w:t>
      </w:r>
      <w:r w:rsidRPr="00664AE0">
        <w:t>IDEAS</w:t>
      </w:r>
      <w:r w:rsidRPr="00945DC1">
        <w:t>.</w:t>
      </w:r>
    </w:p>
    <w:p w:rsidR="004A5BE6" w:rsidRPr="000C3D17" w:rsidRDefault="000C3D17" w:rsidP="00945DC1">
      <w:pPr>
        <w:pStyle w:val="Link-BodyText"/>
      </w:pPr>
      <w:r w:rsidRPr="000C3D17">
        <w:t>[</w:t>
      </w:r>
      <w:r>
        <w:t>MAIN STORY</w:t>
      </w:r>
      <w:r w:rsidRPr="000C3D17">
        <w:t xml:space="preserve">] </w:t>
      </w:r>
      <w:r w:rsidR="004A5BE6" w:rsidRPr="000C3D17">
        <w:t>This year’s fire season exemplified major shortfalls for residents impacted by fire, especially those living with disability.</w:t>
      </w:r>
    </w:p>
    <w:p w:rsidR="004A5BE6" w:rsidRDefault="004A5BE6" w:rsidP="004A5BE6">
      <w:pPr>
        <w:pStyle w:val="Link-BodyText"/>
      </w:pPr>
      <w:r>
        <w:t>While bushfires raged across large parts of Australia, people with disability were amongst the last people to be thought about.</w:t>
      </w:r>
    </w:p>
    <w:p w:rsidR="004A5BE6" w:rsidRDefault="004A5BE6" w:rsidP="004A5BE6">
      <w:pPr>
        <w:pStyle w:val="Link-BodyText"/>
      </w:pPr>
      <w:r>
        <w:t>That’s why the voices of people with disability are vital in preparing recovery and future disaster plans.</w:t>
      </w:r>
    </w:p>
    <w:p w:rsidR="004A5BE6" w:rsidRDefault="004A5BE6" w:rsidP="004A5BE6">
      <w:pPr>
        <w:pStyle w:val="Link-BodyText"/>
      </w:pPr>
      <w:r>
        <w:t>The consultation process must include people of all ages and people of all disability types, without herding the usual suspects into a room and expecting that that will do it. This does not exclude the role of specialist peak body groups, merely a plea for the widest diversity possible to be represented.</w:t>
      </w:r>
    </w:p>
    <w:p w:rsidR="006B1462" w:rsidRDefault="004A5BE6" w:rsidP="004A5BE6">
      <w:pPr>
        <w:pStyle w:val="Link-BodyText"/>
      </w:pPr>
      <w:r>
        <w:t>We know that many people live with dual disabilities, or indeed disability that is undiagnosed. Their views and lived world experience matters.</w:t>
      </w:r>
    </w:p>
    <w:p w:rsidR="004A5BE6" w:rsidRDefault="00945DC1" w:rsidP="004A5BE6">
      <w:pPr>
        <w:pStyle w:val="Link-BodyText"/>
      </w:pPr>
      <w:r>
        <w:t xml:space="preserve">[INFOBOX] </w:t>
      </w:r>
      <w:r w:rsidR="004A5BE6" w:rsidRPr="004A5BE6">
        <w:t>Here are just some examples of ways people with disability were further impacted by bushfires, beyond smoke, trauma and grief. This further highlights the need for greater consultation with people who have lived experience of both disability and disaster:</w:t>
      </w:r>
    </w:p>
    <w:p w:rsidR="004A5BE6" w:rsidRDefault="004A5BE6" w:rsidP="004A5BE6">
      <w:pPr>
        <w:pStyle w:val="Link-BodyText"/>
      </w:pPr>
      <w:r>
        <w:t>•</w:t>
      </w:r>
      <w:r w:rsidR="002B069F">
        <w:t xml:space="preserve"> </w:t>
      </w:r>
      <w:r>
        <w:t xml:space="preserve">A slow addition of </w:t>
      </w:r>
      <w:proofErr w:type="spellStart"/>
      <w:r>
        <w:t>Auslan</w:t>
      </w:r>
      <w:proofErr w:type="spellEnd"/>
      <w:r>
        <w:t xml:space="preserve"> services for all televised fire communications and updates.</w:t>
      </w:r>
    </w:p>
    <w:p w:rsidR="004A5BE6" w:rsidRDefault="004A5BE6" w:rsidP="004A5BE6">
      <w:pPr>
        <w:pStyle w:val="Link-BodyText"/>
      </w:pPr>
      <w:r>
        <w:t>•</w:t>
      </w:r>
      <w:r w:rsidR="002B069F">
        <w:t xml:space="preserve"> </w:t>
      </w:r>
      <w:r>
        <w:t>Devastating power outages impacting medical and support equipment, and communication problems hampering the coordination of assistance programs.</w:t>
      </w:r>
    </w:p>
    <w:p w:rsidR="004A5BE6" w:rsidRDefault="004A5BE6" w:rsidP="004A5BE6">
      <w:pPr>
        <w:pStyle w:val="Link-BodyText"/>
      </w:pPr>
      <w:r>
        <w:t>•</w:t>
      </w:r>
      <w:r w:rsidR="002B069F">
        <w:t xml:space="preserve"> </w:t>
      </w:r>
      <w:r>
        <w:t>Difficulty transporting people to evacuation grounds.</w:t>
      </w:r>
    </w:p>
    <w:p w:rsidR="004A5BE6" w:rsidRDefault="004A5BE6" w:rsidP="004A5BE6">
      <w:pPr>
        <w:pStyle w:val="Link-BodyText"/>
      </w:pPr>
      <w:r>
        <w:t>•</w:t>
      </w:r>
      <w:r w:rsidR="002B069F">
        <w:t xml:space="preserve"> </w:t>
      </w:r>
      <w:r>
        <w:t xml:space="preserve">Poor triage and understanding of the needs of people with diagnosed psycho-social conditions and </w:t>
      </w:r>
      <w:r w:rsidRPr="004A5BE6">
        <w:t>their needs for regular access to medications and other informal supports.</w:t>
      </w:r>
    </w:p>
    <w:p w:rsidR="004A5BE6" w:rsidRDefault="004A5BE6" w:rsidP="004A5BE6">
      <w:pPr>
        <w:pStyle w:val="Link-BodyText"/>
      </w:pPr>
      <w:r>
        <w:t>•</w:t>
      </w:r>
      <w:r w:rsidR="002B069F">
        <w:t xml:space="preserve"> </w:t>
      </w:r>
      <w:r>
        <w:t>Inadequate provisions of mobility needs, access to bathroom facilities, and provision of water for people with disability in an area close to accessible toilets.</w:t>
      </w:r>
    </w:p>
    <w:p w:rsidR="004A5BE6" w:rsidRDefault="004A5BE6" w:rsidP="004A5BE6">
      <w:pPr>
        <w:pStyle w:val="Link-BodyText"/>
      </w:pPr>
      <w:r>
        <w:t>•</w:t>
      </w:r>
      <w:r w:rsidR="002B069F">
        <w:t xml:space="preserve"> </w:t>
      </w:r>
      <w:r>
        <w:t>Loss in fires of mobility equipment including wheelchairs, mobility aids of all types and even tech equipment such as iPads, and comfort equipment such as weighted blankets.</w:t>
      </w:r>
    </w:p>
    <w:p w:rsidR="004A5BE6" w:rsidRDefault="004A5BE6" w:rsidP="004A5BE6">
      <w:pPr>
        <w:pStyle w:val="Link-BodyText"/>
      </w:pPr>
      <w:r>
        <w:t>•</w:t>
      </w:r>
      <w:r w:rsidR="002B069F">
        <w:t xml:space="preserve"> </w:t>
      </w:r>
      <w:r>
        <w:t>Confusion in case management and care arrangements.</w:t>
      </w:r>
    </w:p>
    <w:p w:rsidR="004A5BE6" w:rsidRDefault="004A5BE6" w:rsidP="004A5BE6">
      <w:pPr>
        <w:pStyle w:val="Link-BodyText"/>
      </w:pPr>
      <w:r>
        <w:t>•</w:t>
      </w:r>
      <w:r w:rsidR="002B069F">
        <w:t xml:space="preserve"> </w:t>
      </w:r>
      <w:r>
        <w:t>Inadequate assistance to fill out forms and obtain replacement identification.</w:t>
      </w:r>
    </w:p>
    <w:p w:rsidR="004A5BE6" w:rsidRPr="002B31B6" w:rsidRDefault="004A5BE6" w:rsidP="004A5BE6">
      <w:pPr>
        <w:pStyle w:val="Link-BodyText"/>
      </w:pPr>
      <w:r>
        <w:t>•</w:t>
      </w:r>
      <w:r w:rsidR="002B069F">
        <w:t xml:space="preserve"> </w:t>
      </w:r>
      <w:r>
        <w:t>The struggle to keep companion pets with their owners in places of evacuation.</w:t>
      </w:r>
    </w:p>
    <w:p w:rsidR="004A5BE6" w:rsidRDefault="00945DC1" w:rsidP="004A5BE6">
      <w:pPr>
        <w:pStyle w:val="Link-BodyText"/>
      </w:pPr>
      <w:r>
        <w:t xml:space="preserve">[RESUME MAIN STORY] </w:t>
      </w:r>
      <w:r w:rsidR="004A5BE6">
        <w:t>They have practical lessons to teach and suggestions to make, as well as experiences to demonstrate. Like trying to get across a dust bowl of a show ground in a manual wheelchair.</w:t>
      </w:r>
    </w:p>
    <w:p w:rsidR="004A5BE6" w:rsidRDefault="004A5BE6" w:rsidP="004A5BE6">
      <w:pPr>
        <w:pStyle w:val="Link-BodyText"/>
      </w:pPr>
      <w:r>
        <w:t>They have messages about the provision of water fountains, entertainment and easy to read prepared communications and wayfinding tools.</w:t>
      </w:r>
    </w:p>
    <w:p w:rsidR="004A5BE6" w:rsidRDefault="004A5BE6" w:rsidP="004A5BE6">
      <w:pPr>
        <w:pStyle w:val="Link-BodyText"/>
      </w:pPr>
      <w:r>
        <w:t>People with disability can tell us who, and what matters to them, and what is the order of things they need. Just like everyone else, they need to be in the room, and on forums, and invited to do so in meaningful, accountable ways.</w:t>
      </w:r>
    </w:p>
    <w:p w:rsidR="004A5BE6" w:rsidRDefault="004A5BE6" w:rsidP="004A5BE6">
      <w:pPr>
        <w:pStyle w:val="Link-BodyText"/>
      </w:pPr>
      <w:r>
        <w:lastRenderedPageBreak/>
        <w:t>IDEAS hold the view that these processes will feed into a plan that will produce better systems for emergency situations for all. It may also build more resilient communities along the way and add value to the overall inclusion aspiration for Australia.</w:t>
      </w:r>
    </w:p>
    <w:p w:rsidR="004A5BE6" w:rsidRDefault="004A5BE6" w:rsidP="004A5BE6">
      <w:pPr>
        <w:pStyle w:val="Link-BodyText"/>
      </w:pPr>
      <w:r>
        <w:t>We figure it is personal, and always starts with respectful listening and a proper curiosity about who the people are in your neighbourhood, what they already do to contribute to the community and how they may want to do more.</w:t>
      </w:r>
    </w:p>
    <w:p w:rsidR="004A5BE6" w:rsidRDefault="004A5BE6" w:rsidP="004A5BE6">
      <w:pPr>
        <w:pStyle w:val="Link-BodyText"/>
      </w:pPr>
      <w:r>
        <w:t>It is our challenge to do that daily.</w:t>
      </w:r>
    </w:p>
    <w:p w:rsidR="00945DC1" w:rsidRDefault="004A5BE6" w:rsidP="005B5425">
      <w:pPr>
        <w:pStyle w:val="Link-BodyText"/>
      </w:pPr>
      <w:r>
        <w:t>IDEAS established a free ‘loan, donate and wanted’ site at</w:t>
      </w:r>
      <w:r w:rsidR="005B5425">
        <w:t xml:space="preserve"> </w:t>
      </w:r>
      <w:r w:rsidR="00945DC1">
        <w:br/>
      </w:r>
      <w:hyperlink r:id="rId9" w:history="1">
        <w:r w:rsidR="005B5425" w:rsidRPr="005B5425">
          <w:rPr>
            <w:rStyle w:val="Hyperlink"/>
          </w:rPr>
          <w:t>www.</w:t>
        </w:r>
        <w:r w:rsidRPr="005B5425">
          <w:rPr>
            <w:rStyle w:val="Hyperlink"/>
          </w:rPr>
          <w:t>ebility-bushfire.ideas.org.au/index.php/en/</w:t>
        </w:r>
      </w:hyperlink>
      <w:r>
        <w:t xml:space="preserve"> or call free on 1800 029 904.</w:t>
      </w:r>
    </w:p>
    <w:p w:rsidR="00945DC1" w:rsidRDefault="00900685" w:rsidP="00945DC1">
      <w:pPr>
        <w:pStyle w:val="Link-BodyTextItalic"/>
      </w:pPr>
      <w:hyperlink r:id="rId10" w:history="1">
        <w:r w:rsidR="00945DC1" w:rsidRPr="00945DC1">
          <w:rPr>
            <w:rStyle w:val="Hyperlink"/>
          </w:rPr>
          <w:t>www.ideas.org.au</w:t>
        </w:r>
      </w:hyperlink>
    </w:p>
    <w:p w:rsidR="00945DC1" w:rsidRDefault="00945DC1" w:rsidP="00945DC1">
      <w:pPr>
        <w:pStyle w:val="Link-BodyTextItalic"/>
      </w:pPr>
      <w:r>
        <w:t>[Image</w:t>
      </w:r>
      <w:r w:rsidR="00664AE0">
        <w:t>s</w:t>
      </w:r>
      <w:r>
        <w:t>] Firefighter putting out a blazing fire; Executive officer of IDEAS Diana Palmer.</w:t>
      </w:r>
    </w:p>
    <w:p w:rsidR="00B103DB" w:rsidRDefault="00B103DB" w:rsidP="00B103DB">
      <w:pPr>
        <w:pStyle w:val="Link-BodyText"/>
      </w:pPr>
      <w:r>
        <w:br w:type="page"/>
      </w:r>
    </w:p>
    <w:p w:rsidR="005B5425" w:rsidRDefault="005B5425" w:rsidP="005B5425">
      <w:pPr>
        <w:pStyle w:val="Link-H2"/>
        <w:rPr>
          <w:sz w:val="40"/>
          <w:szCs w:val="40"/>
        </w:rPr>
      </w:pPr>
      <w:r w:rsidRPr="005B5425">
        <w:rPr>
          <w:sz w:val="40"/>
          <w:szCs w:val="40"/>
        </w:rPr>
        <w:lastRenderedPageBreak/>
        <w:t>Keeping kids safe online</w:t>
      </w:r>
    </w:p>
    <w:p w:rsidR="004A5872" w:rsidRDefault="004A5872" w:rsidP="006B1462">
      <w:pPr>
        <w:pStyle w:val="Link-BodyText"/>
        <w:rPr>
          <w:b/>
          <w:bCs/>
          <w:sz w:val="28"/>
          <w:szCs w:val="28"/>
        </w:rPr>
      </w:pPr>
      <w:r>
        <w:rPr>
          <w:b/>
          <w:bCs/>
          <w:sz w:val="28"/>
          <w:szCs w:val="28"/>
        </w:rPr>
        <w:t xml:space="preserve">By </w:t>
      </w:r>
      <w:proofErr w:type="spellStart"/>
      <w:r>
        <w:rPr>
          <w:b/>
          <w:bCs/>
          <w:sz w:val="28"/>
          <w:szCs w:val="28"/>
        </w:rPr>
        <w:t>Jenan</w:t>
      </w:r>
      <w:proofErr w:type="spellEnd"/>
      <w:r>
        <w:rPr>
          <w:b/>
          <w:bCs/>
          <w:sz w:val="28"/>
          <w:szCs w:val="28"/>
        </w:rPr>
        <w:t xml:space="preserve"> Taylor</w:t>
      </w:r>
    </w:p>
    <w:p w:rsidR="007E6A85" w:rsidRDefault="004A5872" w:rsidP="006B1462">
      <w:pPr>
        <w:pStyle w:val="Link-BodyText"/>
        <w:rPr>
          <w:b/>
          <w:bCs/>
          <w:sz w:val="28"/>
          <w:szCs w:val="28"/>
        </w:rPr>
      </w:pPr>
      <w:r>
        <w:rPr>
          <w:b/>
          <w:bCs/>
          <w:sz w:val="28"/>
          <w:szCs w:val="28"/>
        </w:rPr>
        <w:t xml:space="preserve">[INTRODUCTION] </w:t>
      </w:r>
      <w:r w:rsidR="005B5425" w:rsidRPr="005B5425">
        <w:rPr>
          <w:b/>
          <w:bCs/>
          <w:sz w:val="28"/>
          <w:szCs w:val="28"/>
        </w:rPr>
        <w:t>When Scott Stevens* gets bored watching cricket and music clips on YouTube he tunes into his other passion – shaving tutorials. He hasn’t got a whisker on his thirteen-year-old face, but his mother Louise says he checks them out anyway</w:t>
      </w:r>
      <w:r w:rsidR="007E6A85">
        <w:rPr>
          <w:b/>
          <w:bCs/>
          <w:sz w:val="28"/>
          <w:szCs w:val="28"/>
        </w:rPr>
        <w:t>.</w:t>
      </w:r>
    </w:p>
    <w:p w:rsidR="007E6A85" w:rsidRDefault="006B1462" w:rsidP="005B5425">
      <w:pPr>
        <w:pStyle w:val="Link-BodyText"/>
      </w:pPr>
      <w:r>
        <w:t>[MAIN STORY]</w:t>
      </w:r>
      <w:r w:rsidR="005B5425">
        <w:t xml:space="preserve"> B</w:t>
      </w:r>
      <w:r w:rsidR="005B5425" w:rsidRPr="005B5425">
        <w:t>orn with Williams syndrome, Scott has a learning disadvantage so Louise hasn’t</w:t>
      </w:r>
      <w:r w:rsidR="005B5425">
        <w:t xml:space="preserve"> been overly worried that he will seek out material that he can’t grasp</w:t>
      </w:r>
      <w:r w:rsidR="007E6A85">
        <w:t>.</w:t>
      </w:r>
    </w:p>
    <w:p w:rsidR="007E6A85" w:rsidRDefault="005B5425" w:rsidP="005B5425">
      <w:pPr>
        <w:pStyle w:val="Link-BodyText"/>
      </w:pPr>
      <w:r>
        <w:t>“He also can’t access adult content because of the restrictions we’ve placed on his internet use, so we’ve been pretty fortunate,” she said</w:t>
      </w:r>
      <w:r w:rsidR="007E6A85">
        <w:t>.</w:t>
      </w:r>
    </w:p>
    <w:p w:rsidR="007E6A85" w:rsidRDefault="005B5425" w:rsidP="005B5425">
      <w:pPr>
        <w:pStyle w:val="Link-BodyText"/>
      </w:pPr>
      <w:r>
        <w:t>But when his older sister was targeted by bullies, both at school and online, the family decided to take steps to make sure it didn’t happen again to either child</w:t>
      </w:r>
      <w:r w:rsidR="007E6A85">
        <w:t>.</w:t>
      </w:r>
    </w:p>
    <w:p w:rsidR="005B5425" w:rsidRDefault="005B5425" w:rsidP="005B5425">
      <w:pPr>
        <w:pStyle w:val="Link-BodyText"/>
      </w:pPr>
      <w:r>
        <w:t>While the internet has undoubtedly opened up beneficial opportunities for inclusion and education for many with a disability, it also can reveal the unsavoury side of connectedness.</w:t>
      </w:r>
    </w:p>
    <w:p w:rsidR="005B5425" w:rsidRDefault="005B5425" w:rsidP="005B5425">
      <w:pPr>
        <w:pStyle w:val="Link-BodyText"/>
      </w:pPr>
      <w:r>
        <w:t>“It’s not all negative, but the negatives are great,” cyber safety expert Susan McLean said.</w:t>
      </w:r>
    </w:p>
    <w:p w:rsidR="005B5425" w:rsidRDefault="005B5425" w:rsidP="005B5425">
      <w:pPr>
        <w:pStyle w:val="Link-BodyText"/>
      </w:pPr>
      <w:r>
        <w:t>The former police officer has come across a range of serious cyber acts, including trolling, sexting and grooming, in her 25 years in the digital space. And while she doesn’t think young people with disability are necessarily going to be targeted, it’s important to remain cautious.</w:t>
      </w:r>
    </w:p>
    <w:p w:rsidR="007E6A85" w:rsidRDefault="005B5425" w:rsidP="005B5425">
      <w:pPr>
        <w:pStyle w:val="Link-BodyText"/>
      </w:pPr>
      <w:r>
        <w:t xml:space="preserve">Communication difficulties, loneliness, and lack of about appropriate relationships can amplify the risks some may face on the internet. For example, in a 2018 </w:t>
      </w:r>
      <w:proofErr w:type="spellStart"/>
      <w:r>
        <w:t>eSafety</w:t>
      </w:r>
      <w:proofErr w:type="spellEnd"/>
      <w:r>
        <w:t xml:space="preserve"> Commission survey, half of young people with a disability reported that they talked to strangers online, and there was more of a tendency to disclose information about themselves</w:t>
      </w:r>
      <w:r w:rsidR="007E6A85">
        <w:t>.</w:t>
      </w:r>
    </w:p>
    <w:p w:rsidR="007E6A85" w:rsidRDefault="005B5425" w:rsidP="005B5425">
      <w:pPr>
        <w:pStyle w:val="Link-BodyText"/>
      </w:pPr>
      <w:r>
        <w:t>Susan has worked with a number of families of adolescents with intellectual disabilities who struggled as they approached adulthood</w:t>
      </w:r>
      <w:r w:rsidR="007E6A85">
        <w:t>.</w:t>
      </w:r>
    </w:p>
    <w:p w:rsidR="005B5425" w:rsidRDefault="005B5425" w:rsidP="005B5425">
      <w:pPr>
        <w:pStyle w:val="Link-BodyText"/>
      </w:pPr>
      <w:r>
        <w:t xml:space="preserve">“They </w:t>
      </w:r>
      <w:proofErr w:type="spellStart"/>
      <w:r>
        <w:t>begun</w:t>
      </w:r>
      <w:proofErr w:type="spellEnd"/>
      <w:r>
        <w:t xml:space="preserve"> to display overt online sexual behaviour and were almost to the point of unwittingly committing</w:t>
      </w:r>
    </w:p>
    <w:p w:rsidR="005B5425" w:rsidRDefault="005B5425" w:rsidP="005B5425">
      <w:pPr>
        <w:pStyle w:val="Link-BodyText"/>
      </w:pPr>
      <w:r>
        <w:t>Her advice to parents and carers is universal – be actively involved in their online and offline lives.</w:t>
      </w:r>
    </w:p>
    <w:p w:rsidR="007E6A85" w:rsidRDefault="005B5425" w:rsidP="005B5425">
      <w:pPr>
        <w:pStyle w:val="Link-BodyText"/>
      </w:pPr>
      <w:r>
        <w:t>“Educate your children and educate yourself,” she said</w:t>
      </w:r>
      <w:r w:rsidR="007E6A85">
        <w:t>.</w:t>
      </w:r>
    </w:p>
    <w:p w:rsidR="005B5425" w:rsidRDefault="005B5425" w:rsidP="005B5425">
      <w:pPr>
        <w:pStyle w:val="Link-BodyText"/>
      </w:pPr>
      <w:r>
        <w:t>“It’s never too late but get in at the start if you can. The more often you talk about it, the better.”</w:t>
      </w:r>
    </w:p>
    <w:p w:rsidR="007E6A85" w:rsidRDefault="005B5425" w:rsidP="005B5425">
      <w:pPr>
        <w:pStyle w:val="Link-BodyText"/>
      </w:pPr>
      <w:r>
        <w:t>And it’s important to understand that every app, game site or platform that allows communication will have predators</w:t>
      </w:r>
      <w:r w:rsidR="007E6A85">
        <w:t>.</w:t>
      </w:r>
    </w:p>
    <w:p w:rsidR="007E6A85" w:rsidRDefault="005B5425" w:rsidP="005B5425">
      <w:pPr>
        <w:pStyle w:val="Link-BodyText"/>
      </w:pPr>
      <w:r>
        <w:t>“</w:t>
      </w:r>
      <w:proofErr w:type="spellStart"/>
      <w:r>
        <w:t>TikTok</w:t>
      </w:r>
      <w:proofErr w:type="spellEnd"/>
      <w:r>
        <w:t>, Discord, Snapchat and Instagram are the top places for paedophiles,” she said</w:t>
      </w:r>
      <w:r w:rsidR="007E6A85">
        <w:t>.</w:t>
      </w:r>
    </w:p>
    <w:p w:rsidR="005B5425" w:rsidRDefault="005B5425" w:rsidP="005B5425">
      <w:pPr>
        <w:pStyle w:val="Link-BodyText"/>
      </w:pPr>
      <w:r>
        <w:t>“Put programs on devices so you can control what your children look at, especially as they begin to get older and aren’t so keen to listen to you.”</w:t>
      </w:r>
    </w:p>
    <w:p w:rsidR="005B5425" w:rsidRDefault="005B5425" w:rsidP="005B5425">
      <w:pPr>
        <w:pStyle w:val="Link-BodyText"/>
      </w:pPr>
      <w:r>
        <w:t xml:space="preserve">There is help out there. Software tools including Parental Controls and Family Zone help manage what children can access and when. While, services like </w:t>
      </w:r>
      <w:proofErr w:type="spellStart"/>
      <w:r>
        <w:t>eSmart</w:t>
      </w:r>
      <w:proofErr w:type="spellEnd"/>
      <w:r>
        <w:t xml:space="preserve">, </w:t>
      </w:r>
      <w:proofErr w:type="spellStart"/>
      <w:r>
        <w:t>Bravehearts</w:t>
      </w:r>
      <w:proofErr w:type="spellEnd"/>
      <w:r>
        <w:t xml:space="preserve">, </w:t>
      </w:r>
      <w:proofErr w:type="spellStart"/>
      <w:r>
        <w:t>ReachOut</w:t>
      </w:r>
      <w:proofErr w:type="spellEnd"/>
      <w:r>
        <w:t xml:space="preserve"> and the </w:t>
      </w:r>
      <w:proofErr w:type="spellStart"/>
      <w:r>
        <w:t>eSafety</w:t>
      </w:r>
      <w:proofErr w:type="spellEnd"/>
      <w:r>
        <w:t xml:space="preserve"> Commissioner’s office have resources for children, parents, educators, libraries and industry to help identify risk, prevent and report harmful and inappropriate material.</w:t>
      </w:r>
    </w:p>
    <w:p w:rsidR="007E6A85" w:rsidRDefault="005B5425" w:rsidP="005B5425">
      <w:pPr>
        <w:pStyle w:val="Link-BodyText"/>
      </w:pPr>
      <w:r>
        <w:t>To stop their daughter’s bullies, the Stevens’ reported them to their parents and school, and the online harassment stopped immediately</w:t>
      </w:r>
      <w:r w:rsidR="007E6A85">
        <w:t>.</w:t>
      </w:r>
    </w:p>
    <w:p w:rsidR="007E6A85" w:rsidRDefault="005B5425" w:rsidP="005B5425">
      <w:pPr>
        <w:pStyle w:val="Link-BodyText"/>
      </w:pPr>
      <w:r>
        <w:lastRenderedPageBreak/>
        <w:t>Having frank family discussions also helped</w:t>
      </w:r>
      <w:r w:rsidR="007E6A85">
        <w:t>.</w:t>
      </w:r>
    </w:p>
    <w:p w:rsidR="005B5425" w:rsidRDefault="005B5425" w:rsidP="005B5425">
      <w:pPr>
        <w:pStyle w:val="Link-BodyText"/>
      </w:pPr>
      <w:r>
        <w:t>“Kids need to know that they need to be open about what’s happening in their lives, whether it be online or at school,” Louise said.</w:t>
      </w:r>
    </w:p>
    <w:p w:rsidR="005B5425" w:rsidRDefault="005B5425" w:rsidP="005B5425">
      <w:pPr>
        <w:pStyle w:val="Link-BodyText"/>
      </w:pPr>
      <w:r>
        <w:t>“And we’ve drummed that into both kids. We make sure that they are comfortable with coming to us with anything.”</w:t>
      </w:r>
    </w:p>
    <w:p w:rsidR="005B5425" w:rsidRDefault="005B5425" w:rsidP="005B5425">
      <w:pPr>
        <w:pStyle w:val="Link-BodyText"/>
      </w:pPr>
      <w:r>
        <w:t>Scott’s also expected to come to them for approval before downloading any new apps.</w:t>
      </w:r>
    </w:p>
    <w:p w:rsidR="005B5425" w:rsidRDefault="005B5425" w:rsidP="005B5425">
      <w:pPr>
        <w:pStyle w:val="Link-BodyText"/>
      </w:pPr>
      <w:r>
        <w:t>“He’s really not at that stage yet, but as he does get older, we’ve got an eye on it,” she said.</w:t>
      </w:r>
    </w:p>
    <w:p w:rsidR="005B5425" w:rsidRDefault="005B5425" w:rsidP="005B5425">
      <w:pPr>
        <w:pStyle w:val="Link-BodyText"/>
      </w:pPr>
      <w:r>
        <w:t>“However, we’re also letting him grow up and not putting too many worries in his head.”</w:t>
      </w:r>
    </w:p>
    <w:p w:rsidR="005B5425" w:rsidRDefault="005B5425" w:rsidP="004A5872">
      <w:pPr>
        <w:pStyle w:val="Link-BodyText"/>
      </w:pPr>
      <w:r>
        <w:t>*Names of the family have been changed.</w:t>
      </w:r>
    </w:p>
    <w:p w:rsidR="005B5425" w:rsidRDefault="00900685" w:rsidP="006B1462">
      <w:pPr>
        <w:pStyle w:val="Link-BodyTextItalic"/>
      </w:pPr>
      <w:hyperlink r:id="rId11" w:history="1">
        <w:r w:rsidR="005B5425" w:rsidRPr="00F90E88">
          <w:rPr>
            <w:rStyle w:val="Hyperlink"/>
          </w:rPr>
          <w:t>www.cybersafetysolutions.com.au</w:t>
        </w:r>
      </w:hyperlink>
    </w:p>
    <w:p w:rsidR="006B1462" w:rsidRDefault="006B1462" w:rsidP="006B1462">
      <w:pPr>
        <w:pStyle w:val="Link-BodyTextItalic"/>
      </w:pPr>
      <w:r>
        <w:t>[Images]</w:t>
      </w:r>
      <w:r w:rsidR="005B5425">
        <w:t xml:space="preserve"> Child on laptop</w:t>
      </w:r>
      <w:r w:rsidR="005A4835">
        <w:t xml:space="preserve">; </w:t>
      </w:r>
      <w:r w:rsidR="005A4835" w:rsidRPr="005A4835">
        <w:t>Cyber safety expert Susan McLean</w:t>
      </w:r>
      <w:r w:rsidR="005B5425">
        <w:t>.</w:t>
      </w:r>
    </w:p>
    <w:p w:rsidR="006B1462" w:rsidRDefault="006B1462" w:rsidP="006B1462">
      <w:pPr>
        <w:rPr>
          <w:i/>
          <w:iCs/>
        </w:rPr>
      </w:pPr>
      <w:r>
        <w:br w:type="page"/>
      </w:r>
    </w:p>
    <w:p w:rsidR="006B1462" w:rsidRDefault="006B1462" w:rsidP="006B1462">
      <w:pPr>
        <w:pStyle w:val="Link-H1"/>
        <w:outlineLvl w:val="0"/>
      </w:pPr>
      <w:r>
        <w:lastRenderedPageBreak/>
        <w:t>[</w:t>
      </w:r>
      <w:r w:rsidR="005B5425">
        <w:t>NDIS</w:t>
      </w:r>
      <w:r>
        <w:t>]</w:t>
      </w:r>
    </w:p>
    <w:p w:rsidR="005B5425" w:rsidRDefault="005B5425" w:rsidP="006B1462">
      <w:pPr>
        <w:pStyle w:val="Link-H2"/>
        <w:rPr>
          <w:sz w:val="40"/>
          <w:szCs w:val="40"/>
        </w:rPr>
      </w:pPr>
      <w:proofErr w:type="gramStart"/>
      <w:r w:rsidRPr="005B5425">
        <w:rPr>
          <w:sz w:val="40"/>
          <w:szCs w:val="40"/>
        </w:rPr>
        <w:t>Breaking  down</w:t>
      </w:r>
      <w:proofErr w:type="gramEnd"/>
      <w:r w:rsidRPr="005B5425">
        <w:rPr>
          <w:sz w:val="40"/>
          <w:szCs w:val="40"/>
        </w:rPr>
        <w:t xml:space="preserve"> barriers</w:t>
      </w:r>
    </w:p>
    <w:p w:rsidR="007E6A85" w:rsidRDefault="00FF612D" w:rsidP="006B1462">
      <w:pPr>
        <w:pStyle w:val="Link-BodyText"/>
        <w:rPr>
          <w:b/>
          <w:bCs/>
          <w:sz w:val="28"/>
          <w:szCs w:val="28"/>
        </w:rPr>
      </w:pPr>
      <w:r>
        <w:rPr>
          <w:b/>
          <w:bCs/>
          <w:sz w:val="28"/>
          <w:szCs w:val="28"/>
        </w:rPr>
        <w:t xml:space="preserve">[INTRODUCTION] </w:t>
      </w:r>
      <w:r w:rsidR="005B5425" w:rsidRPr="005B5425">
        <w:rPr>
          <w:b/>
          <w:bCs/>
          <w:sz w:val="28"/>
          <w:szCs w:val="28"/>
        </w:rPr>
        <w:t>Life Without Barriers National Disability Insurance Scheme (NDIS) support coordinator Allan Bunyan loves seeing other people achieve their potential</w:t>
      </w:r>
      <w:r w:rsidR="007E6A85">
        <w:rPr>
          <w:b/>
          <w:bCs/>
          <w:sz w:val="28"/>
          <w:szCs w:val="28"/>
        </w:rPr>
        <w:t>.</w:t>
      </w:r>
    </w:p>
    <w:p w:rsidR="007E6A85" w:rsidRDefault="006B1462" w:rsidP="005B5425">
      <w:pPr>
        <w:pStyle w:val="Link-BodyText"/>
      </w:pPr>
      <w:r>
        <w:t>[MAIN STORY]</w:t>
      </w:r>
      <w:r w:rsidR="005B5425">
        <w:t xml:space="preserve"> A</w:t>
      </w:r>
      <w:r w:rsidR="005B5425" w:rsidRPr="005B5425">
        <w:t>n NDIS participant himself, he deeply enjoys helping people access services that</w:t>
      </w:r>
      <w:r w:rsidR="005B5425">
        <w:t xml:space="preserve"> will significantly improve their quality of life</w:t>
      </w:r>
      <w:r w:rsidR="007E6A85">
        <w:t>.</w:t>
      </w:r>
    </w:p>
    <w:p w:rsidR="005B5425" w:rsidRDefault="005B5425" w:rsidP="005B5425">
      <w:pPr>
        <w:pStyle w:val="Link-BodyText"/>
      </w:pPr>
      <w:r>
        <w:t>“My favourite part of my role is linking people to services that are of great benefit to them,” Allan said.</w:t>
      </w:r>
    </w:p>
    <w:p w:rsidR="007E6A85" w:rsidRDefault="005B5425" w:rsidP="005B5425">
      <w:pPr>
        <w:pStyle w:val="Link-BodyText"/>
      </w:pPr>
      <w:r>
        <w:t>“This can include a range of things, but some examples are assisted technology and things like community support</w:t>
      </w:r>
      <w:r w:rsidR="007E6A85">
        <w:t>.</w:t>
      </w:r>
    </w:p>
    <w:p w:rsidR="005B5425" w:rsidRDefault="005B5425" w:rsidP="005B5425">
      <w:pPr>
        <w:pStyle w:val="Link-BodyText"/>
      </w:pPr>
      <w:r>
        <w:t>“It’s so rewarding to guide people through processes, help them navigate funding streams and then see them get the things they need. It’s a great feeling.”</w:t>
      </w:r>
    </w:p>
    <w:p w:rsidR="007E6A85" w:rsidRDefault="005B5425" w:rsidP="005B5425">
      <w:pPr>
        <w:pStyle w:val="Link-BodyText"/>
      </w:pPr>
      <w:r>
        <w:t>Allan, who was born with congenital condition phocomelia, has worked at Life Without Barriers’ Cairns office for over a year. For him, the support of his manager has been an integral part of his positive workplace experience</w:t>
      </w:r>
      <w:r w:rsidR="007E6A85">
        <w:t>.</w:t>
      </w:r>
    </w:p>
    <w:p w:rsidR="005B5425" w:rsidRDefault="005B5425" w:rsidP="005B5425">
      <w:pPr>
        <w:pStyle w:val="Link-BodyText"/>
      </w:pPr>
      <w:r>
        <w:t>“[My manager] Asher has been a massive advocate for me and the things I need,” he said.</w:t>
      </w:r>
    </w:p>
    <w:p w:rsidR="007E6A85" w:rsidRDefault="005B5425" w:rsidP="005B5425">
      <w:pPr>
        <w:pStyle w:val="Link-BodyText"/>
      </w:pPr>
      <w:r>
        <w:t>“Ahead of our office relocation we had constant discussions about the requirements I need to do my job</w:t>
      </w:r>
      <w:r w:rsidR="007E6A85">
        <w:t>.</w:t>
      </w:r>
    </w:p>
    <w:p w:rsidR="005B5425" w:rsidRDefault="005B5425" w:rsidP="005B5425">
      <w:pPr>
        <w:pStyle w:val="Link-BodyText"/>
      </w:pPr>
      <w:r>
        <w:t>“He’s been instrumental in helping me communicate to upper management about it – for example, I have a heightened desk, a smaller keyboard and various other adjustments that enable me to do the job in the way I need to.”</w:t>
      </w:r>
    </w:p>
    <w:p w:rsidR="007E6A85" w:rsidRDefault="005B5425" w:rsidP="005B5425">
      <w:pPr>
        <w:pStyle w:val="Link-BodyText"/>
      </w:pPr>
      <w:r>
        <w:t>Allan, who uses a wheelchair, said he has experienced barriers to employment in the past. He believes that in order to make real and lasting change to the employment rate for people with disability, employers must be willing to look beyond someone’s disability</w:t>
      </w:r>
      <w:r w:rsidR="007E6A85">
        <w:t>.</w:t>
      </w:r>
    </w:p>
    <w:p w:rsidR="005B5425" w:rsidRDefault="005B5425" w:rsidP="005B5425">
      <w:pPr>
        <w:pStyle w:val="Link-BodyText"/>
      </w:pPr>
      <w:r>
        <w:t>“[For me] the biggest barrier to inclusiveness is that management often see, or focus on, a person’s disability first,” he said.</w:t>
      </w:r>
    </w:p>
    <w:p w:rsidR="007E6A85" w:rsidRDefault="005B5425" w:rsidP="005B5425">
      <w:pPr>
        <w:pStyle w:val="Link-BodyText"/>
      </w:pPr>
      <w:r>
        <w:t>“I think organisations need to look at what people with disability can bring as opposed to what they can’t. Sometimes they only see the wheelchair, and what they’re ignoring is everything else</w:t>
      </w:r>
      <w:r w:rsidR="007E6A85">
        <w:t>.</w:t>
      </w:r>
    </w:p>
    <w:p w:rsidR="006B1462" w:rsidRPr="002B31B6" w:rsidRDefault="005B5425" w:rsidP="005B5425">
      <w:pPr>
        <w:pStyle w:val="Link-BodyText"/>
      </w:pPr>
      <w:r>
        <w:t>“Yeah, I might need a few adjustments to do my job, but when I have them, I’m good as gold and I can meet all my targets.”</w:t>
      </w:r>
    </w:p>
    <w:p w:rsidR="005A4835" w:rsidRDefault="00900685" w:rsidP="006B1462">
      <w:pPr>
        <w:pStyle w:val="Link-BodyTextItalic"/>
      </w:pPr>
      <w:hyperlink r:id="rId12" w:history="1">
        <w:r w:rsidR="005A4835" w:rsidRPr="00F90E88">
          <w:rPr>
            <w:rStyle w:val="Hyperlink"/>
          </w:rPr>
          <w:t>www.lwb.org.au</w:t>
        </w:r>
      </w:hyperlink>
    </w:p>
    <w:p w:rsidR="006B1462" w:rsidRDefault="006B1462" w:rsidP="00FF612D">
      <w:pPr>
        <w:pStyle w:val="Link-BodyTextItalic"/>
      </w:pPr>
      <w:r>
        <w:t>[Image]</w:t>
      </w:r>
      <w:r w:rsidR="005B5425">
        <w:t xml:space="preserve"> </w:t>
      </w:r>
      <w:r w:rsidR="005B5425" w:rsidRPr="005B5425">
        <w:t>Allan Bunyan</w:t>
      </w:r>
      <w:r w:rsidR="00FF612D">
        <w:t xml:space="preserve"> </w:t>
      </w:r>
      <w:r w:rsidR="00FF612D" w:rsidRPr="00FF612D">
        <w:t>works hard to improve</w:t>
      </w:r>
      <w:r w:rsidR="00FF612D">
        <w:t xml:space="preserve"> </w:t>
      </w:r>
      <w:r w:rsidR="00FF612D" w:rsidRPr="00FF612D">
        <w:t>the quality of life of others.</w:t>
      </w:r>
    </w:p>
    <w:p w:rsidR="006B1462" w:rsidRDefault="006B1462" w:rsidP="006B1462">
      <w:pPr>
        <w:rPr>
          <w:i/>
          <w:iCs/>
        </w:rPr>
      </w:pPr>
      <w:r>
        <w:br w:type="page"/>
      </w:r>
    </w:p>
    <w:p w:rsidR="005A4835" w:rsidRDefault="005A4835" w:rsidP="006B1462">
      <w:pPr>
        <w:pStyle w:val="Link-H2"/>
        <w:rPr>
          <w:sz w:val="40"/>
          <w:szCs w:val="40"/>
        </w:rPr>
      </w:pPr>
      <w:r w:rsidRPr="005A4835">
        <w:rPr>
          <w:sz w:val="40"/>
          <w:szCs w:val="40"/>
        </w:rPr>
        <w:lastRenderedPageBreak/>
        <w:t>WELCOMING SUPPORT</w:t>
      </w:r>
    </w:p>
    <w:p w:rsidR="007E6A85" w:rsidRDefault="004639D3" w:rsidP="006B1462">
      <w:pPr>
        <w:pStyle w:val="Link-BodyText"/>
        <w:rPr>
          <w:b/>
          <w:bCs/>
          <w:sz w:val="28"/>
          <w:szCs w:val="28"/>
        </w:rPr>
      </w:pPr>
      <w:r>
        <w:rPr>
          <w:b/>
          <w:bCs/>
          <w:sz w:val="28"/>
          <w:szCs w:val="28"/>
        </w:rPr>
        <w:t xml:space="preserve">[INTRODUCTION] </w:t>
      </w:r>
      <w:r w:rsidR="005A4835" w:rsidRPr="005A4835">
        <w:rPr>
          <w:b/>
          <w:bCs/>
          <w:sz w:val="28"/>
          <w:szCs w:val="28"/>
        </w:rPr>
        <w:t>The transition to a new life, in a new country, is being made easier with National Disability Insurance Scheme (NDIS) support</w:t>
      </w:r>
      <w:r w:rsidR="007E6A85">
        <w:rPr>
          <w:b/>
          <w:bCs/>
          <w:sz w:val="28"/>
          <w:szCs w:val="28"/>
        </w:rPr>
        <w:t>.</w:t>
      </w:r>
    </w:p>
    <w:p w:rsidR="004639D3" w:rsidRDefault="006B1462" w:rsidP="005A4835">
      <w:pPr>
        <w:pStyle w:val="Link-BodyText"/>
      </w:pPr>
      <w:r>
        <w:t>[MAIN STORY]</w:t>
      </w:r>
      <w:r w:rsidR="005A4835">
        <w:t xml:space="preserve"> E</w:t>
      </w:r>
      <w:r w:rsidR="005A4835" w:rsidRPr="005A4835">
        <w:t xml:space="preserve">xiled from his own country to live in a refugee camp for more than 20 years, </w:t>
      </w:r>
      <w:proofErr w:type="spellStart"/>
      <w:r w:rsidR="005A4835" w:rsidRPr="005A4835">
        <w:t>Priti</w:t>
      </w:r>
      <w:proofErr w:type="spellEnd"/>
      <w:r w:rsidR="005A4835" w:rsidRPr="005A4835">
        <w:t xml:space="preserve"> </w:t>
      </w:r>
      <w:proofErr w:type="spellStart"/>
      <w:r w:rsidR="005A4835" w:rsidRPr="005A4835">
        <w:t>Mangar</w:t>
      </w:r>
      <w:proofErr w:type="spellEnd"/>
      <w:r w:rsidR="005A4835">
        <w:t xml:space="preserve"> </w:t>
      </w:r>
      <w:r w:rsidR="005A4835" w:rsidRPr="005A4835">
        <w:t>woke up one day, unable to move.</w:t>
      </w:r>
    </w:p>
    <w:p w:rsidR="005A4835" w:rsidRDefault="005A4835" w:rsidP="005A4835">
      <w:pPr>
        <w:pStyle w:val="Link-BodyText"/>
      </w:pPr>
      <w:r>
        <w:t xml:space="preserve">“I was paralysed on the left side of my body, the whole of my body, from top to bottom couldn’t function and I had difficulty walking,” </w:t>
      </w:r>
      <w:proofErr w:type="spellStart"/>
      <w:r>
        <w:t>Priti</w:t>
      </w:r>
      <w:proofErr w:type="spellEnd"/>
      <w:r>
        <w:t xml:space="preserve"> said.</w:t>
      </w:r>
    </w:p>
    <w:p w:rsidR="006B1462" w:rsidRDefault="005A4835" w:rsidP="005A4835">
      <w:pPr>
        <w:pStyle w:val="Link-BodyText"/>
      </w:pPr>
      <w:r>
        <w:t>“My friends and family told me I wouldn’t live long. I thought the same</w:t>
      </w:r>
      <w:r w:rsidRPr="005A4835">
        <w:t xml:space="preserve"> - that I wouldn’t survive.”</w:t>
      </w:r>
    </w:p>
    <w:p w:rsidR="007E6A85" w:rsidRDefault="005A4835" w:rsidP="005A4835">
      <w:pPr>
        <w:pStyle w:val="Link-BodyText"/>
      </w:pPr>
      <w:proofErr w:type="spellStart"/>
      <w:r>
        <w:t>Priti’s</w:t>
      </w:r>
      <w:proofErr w:type="spellEnd"/>
      <w:r>
        <w:t xml:space="preserve"> family was exiled from Bhutan in the early 1990s after his brothers took part in a protest rally over human rights violations against the ethnic Nepali-speaking population</w:t>
      </w:r>
      <w:r w:rsidR="007E6A85">
        <w:t>.</w:t>
      </w:r>
    </w:p>
    <w:p w:rsidR="007E6A85" w:rsidRDefault="005A4835" w:rsidP="005A4835">
      <w:pPr>
        <w:pStyle w:val="Link-BodyText"/>
      </w:pPr>
      <w:r>
        <w:t xml:space="preserve">“My father was jailed and tortured after my family protested against the police,” said </w:t>
      </w:r>
      <w:proofErr w:type="spellStart"/>
      <w:r>
        <w:t>Priti</w:t>
      </w:r>
      <w:proofErr w:type="spellEnd"/>
      <w:r>
        <w:t>, 44, of Salisbury Downs, South Australia</w:t>
      </w:r>
      <w:r w:rsidR="007E6A85">
        <w:t>.</w:t>
      </w:r>
    </w:p>
    <w:p w:rsidR="005A4835" w:rsidRDefault="005A4835" w:rsidP="005A4835">
      <w:pPr>
        <w:pStyle w:val="Link-BodyText"/>
      </w:pPr>
      <w:r>
        <w:t>“My father died from his injuries soon after we arrived at the refugee camp.”</w:t>
      </w:r>
    </w:p>
    <w:p w:rsidR="007E6A85" w:rsidRDefault="005A4835" w:rsidP="005A4835">
      <w:pPr>
        <w:pStyle w:val="Link-BodyText"/>
      </w:pPr>
      <w:r>
        <w:t xml:space="preserve">Four years ago, </w:t>
      </w:r>
      <w:proofErr w:type="spellStart"/>
      <w:r>
        <w:t>Priti</w:t>
      </w:r>
      <w:proofErr w:type="spellEnd"/>
      <w:r>
        <w:t xml:space="preserve"> and his extended family moved to Australia as refugees. Two years ago, as a permanent resident, and with help from Community Access and Services SA (CASSA), he joined the NDIS</w:t>
      </w:r>
      <w:r w:rsidR="007E6A85">
        <w:t>.</w:t>
      </w:r>
    </w:p>
    <w:p w:rsidR="004639D3" w:rsidRDefault="005A4835" w:rsidP="005A4835">
      <w:pPr>
        <w:pStyle w:val="Link-BodyText"/>
      </w:pPr>
      <w:r>
        <w:t>His life has improved dramatically.</w:t>
      </w:r>
    </w:p>
    <w:p w:rsidR="007E6A85" w:rsidRDefault="005A4835" w:rsidP="005A4835">
      <w:pPr>
        <w:pStyle w:val="Link-BodyText"/>
      </w:pPr>
      <w:r>
        <w:t xml:space="preserve">With the help of support workers, </w:t>
      </w:r>
      <w:proofErr w:type="spellStart"/>
      <w:r>
        <w:t>Priti</w:t>
      </w:r>
      <w:proofErr w:type="spellEnd"/>
      <w:r>
        <w:t xml:space="preserve"> is learning to shop, cook, use public transport and attends Adult Community Education classes at CASSA where he is learning English. He goes to yoga once a week, to the gym every day and regular outings to the beach</w:t>
      </w:r>
      <w:r w:rsidR="007E6A85">
        <w:t>.</w:t>
      </w:r>
    </w:p>
    <w:p w:rsidR="005A4835" w:rsidRDefault="005A4835" w:rsidP="005A4835">
      <w:pPr>
        <w:pStyle w:val="Link-BodyText"/>
      </w:pPr>
      <w:proofErr w:type="spellStart"/>
      <w:r>
        <w:t>Dambar</w:t>
      </w:r>
      <w:proofErr w:type="spellEnd"/>
      <w:r>
        <w:t xml:space="preserve"> </w:t>
      </w:r>
      <w:proofErr w:type="spellStart"/>
      <w:r>
        <w:t>Mangar</w:t>
      </w:r>
      <w:proofErr w:type="spellEnd"/>
      <w:r>
        <w:t xml:space="preserve"> was born with congenital hearing loss in Bhutan. Like her brother </w:t>
      </w:r>
      <w:proofErr w:type="spellStart"/>
      <w:r>
        <w:t>Priti</w:t>
      </w:r>
      <w:proofErr w:type="spellEnd"/>
      <w:r>
        <w:t>, she lived in a refugee camp before moving to Australia.</w:t>
      </w:r>
    </w:p>
    <w:p w:rsidR="005A4835" w:rsidRDefault="005A4835" w:rsidP="005A4835">
      <w:pPr>
        <w:pStyle w:val="Link-BodyText"/>
      </w:pPr>
      <w:r>
        <w:t xml:space="preserve">In 2018, CASSA helped </w:t>
      </w:r>
      <w:proofErr w:type="spellStart"/>
      <w:r>
        <w:t>Dambar</w:t>
      </w:r>
      <w:proofErr w:type="spellEnd"/>
      <w:r>
        <w:t xml:space="preserve"> as a refugee and then permanent resident to join the NDIS. She is now regularly engaged in community activities and late last year became an Australian citizen.</w:t>
      </w:r>
    </w:p>
    <w:p w:rsidR="007E6A85" w:rsidRDefault="005A4835" w:rsidP="005A4835">
      <w:pPr>
        <w:pStyle w:val="Link-BodyText"/>
      </w:pPr>
      <w:r>
        <w:t xml:space="preserve">“Life is so much better now, I am very happy,” said </w:t>
      </w:r>
      <w:proofErr w:type="spellStart"/>
      <w:r>
        <w:t>Dambar</w:t>
      </w:r>
      <w:proofErr w:type="spellEnd"/>
      <w:r>
        <w:t>, 56 of Salisbury, who lives with her two adult daughters</w:t>
      </w:r>
      <w:r w:rsidR="007E6A85">
        <w:t>.</w:t>
      </w:r>
    </w:p>
    <w:p w:rsidR="007E6A85" w:rsidRDefault="005A4835" w:rsidP="005A4835">
      <w:pPr>
        <w:pStyle w:val="Link-BodyText"/>
      </w:pPr>
      <w:proofErr w:type="spellStart"/>
      <w:r>
        <w:t>Dambar</w:t>
      </w:r>
      <w:proofErr w:type="spellEnd"/>
      <w:r>
        <w:t xml:space="preserve"> uses her NDIS plan to access her community. NDIS support workers take her on shopping trips, help her attend medical appointments and regularly visit her brother </w:t>
      </w:r>
      <w:proofErr w:type="spellStart"/>
      <w:r>
        <w:t>Priti</w:t>
      </w:r>
      <w:proofErr w:type="spellEnd"/>
      <w:r>
        <w:t xml:space="preserve"> and other family members</w:t>
      </w:r>
      <w:r w:rsidR="007E6A85">
        <w:t>.</w:t>
      </w:r>
    </w:p>
    <w:p w:rsidR="005A4835" w:rsidRDefault="005A4835" w:rsidP="005A4835">
      <w:pPr>
        <w:pStyle w:val="Link-BodyText"/>
      </w:pPr>
      <w:r>
        <w:t xml:space="preserve">Fellow Bhutanese refugee, </w:t>
      </w:r>
      <w:proofErr w:type="spellStart"/>
      <w:r>
        <w:t>Dilli</w:t>
      </w:r>
      <w:proofErr w:type="spellEnd"/>
      <w:r>
        <w:t xml:space="preserve"> Ram Sanyasi said he can’t imagine life without the NDIS.</w:t>
      </w:r>
    </w:p>
    <w:p w:rsidR="005A4835" w:rsidRDefault="005A4835" w:rsidP="005A4835">
      <w:pPr>
        <w:pStyle w:val="Link-BodyText"/>
      </w:pPr>
      <w:r>
        <w:t>“Had it not been for the NDIS, I cannot imagine what would have happened to me and my family</w:t>
      </w:r>
      <w:proofErr w:type="gramStart"/>
      <w:r>
        <w:t xml:space="preserve">,”  </w:t>
      </w:r>
      <w:proofErr w:type="spellStart"/>
      <w:r>
        <w:t>Dilli</w:t>
      </w:r>
      <w:proofErr w:type="spellEnd"/>
      <w:proofErr w:type="gramEnd"/>
      <w:r>
        <w:t xml:space="preserve"> said.</w:t>
      </w:r>
    </w:p>
    <w:p w:rsidR="007E6A85" w:rsidRDefault="005A4835" w:rsidP="005A4835">
      <w:pPr>
        <w:pStyle w:val="Link-BodyText"/>
      </w:pPr>
      <w:proofErr w:type="spellStart"/>
      <w:r>
        <w:t>Dilli</w:t>
      </w:r>
      <w:proofErr w:type="spellEnd"/>
      <w:r>
        <w:t>, 48, met and married his wife Jamuna in the refugee camp in Nepal where they lived for more than 20 years</w:t>
      </w:r>
      <w:r w:rsidR="007E6A85">
        <w:t>.</w:t>
      </w:r>
    </w:p>
    <w:p w:rsidR="005A4835" w:rsidRDefault="005A4835" w:rsidP="005A4835">
      <w:pPr>
        <w:pStyle w:val="Link-BodyText"/>
      </w:pPr>
      <w:r>
        <w:t xml:space="preserve">After they moved to Australia as refugees, Jamuna was a happy, active and social member of their community, but two years ago, </w:t>
      </w:r>
      <w:proofErr w:type="gramStart"/>
      <w:r>
        <w:t>at  the</w:t>
      </w:r>
      <w:proofErr w:type="gramEnd"/>
      <w:r>
        <w:t xml:space="preserve"> age of 36, Jamuna had a stroke. She could no longer care for her husband and two school-aged sons, Anish and </w:t>
      </w:r>
      <w:proofErr w:type="spellStart"/>
      <w:r>
        <w:t>Abishee</w:t>
      </w:r>
      <w:proofErr w:type="spellEnd"/>
      <w:r>
        <w:t>.</w:t>
      </w:r>
    </w:p>
    <w:p w:rsidR="007E6A85" w:rsidRDefault="005A4835" w:rsidP="005A4835">
      <w:pPr>
        <w:pStyle w:val="Link-BodyText"/>
      </w:pPr>
      <w:r>
        <w:t xml:space="preserve">About 18 months ago, as refugees and permanent residents, and with help from the Australian Migrant Resource Centre (AMRC), Jamuna joined the NDIS, and life for her and her family has changed. Jamuna’s plan provides physical therapy, assistive equipment, including a wheelchair </w:t>
      </w:r>
      <w:r>
        <w:lastRenderedPageBreak/>
        <w:t>and railings, and support carers who help with her exercise program, cooking, shopping, and social outings</w:t>
      </w:r>
      <w:r w:rsidR="007E6A85">
        <w:t>.</w:t>
      </w:r>
    </w:p>
    <w:p w:rsidR="005A4835" w:rsidRDefault="005A4835" w:rsidP="005A4835">
      <w:pPr>
        <w:pStyle w:val="Link-BodyText"/>
      </w:pPr>
      <w:r>
        <w:t>“When I was in need, it is the NDIS that provided for me,” she said.</w:t>
      </w:r>
    </w:p>
    <w:p w:rsidR="005A4835" w:rsidRPr="002B31B6" w:rsidRDefault="005A4835" w:rsidP="005A4835">
      <w:pPr>
        <w:pStyle w:val="Link-BodyText"/>
      </w:pPr>
      <w:r>
        <w:t>“I am getting stronger and am so grateful.”</w:t>
      </w:r>
    </w:p>
    <w:p w:rsidR="005A4835" w:rsidRDefault="00900685" w:rsidP="006B1462">
      <w:pPr>
        <w:pStyle w:val="Link-BodyTextItalic"/>
      </w:pPr>
      <w:hyperlink r:id="rId13" w:history="1">
        <w:r w:rsidR="005A4835" w:rsidRPr="00F90E88">
          <w:rPr>
            <w:rStyle w:val="Hyperlink"/>
          </w:rPr>
          <w:t>www.ndis.gov.au</w:t>
        </w:r>
      </w:hyperlink>
    </w:p>
    <w:p w:rsidR="004639D3" w:rsidRDefault="006B1462" w:rsidP="006B1462">
      <w:pPr>
        <w:pStyle w:val="Link-BodyTextItalic"/>
      </w:pPr>
      <w:r>
        <w:t>[Images]</w:t>
      </w:r>
      <w:r w:rsidR="005A4835">
        <w:t xml:space="preserve"> </w:t>
      </w:r>
      <w:r w:rsidR="004639D3" w:rsidRPr="005A4835">
        <w:t>The Sanyasi family enjoy time together at the park</w:t>
      </w:r>
      <w:r w:rsidR="004639D3">
        <w:t xml:space="preserve">; </w:t>
      </w:r>
      <w:r w:rsidR="004639D3" w:rsidRPr="005A4835">
        <w:t xml:space="preserve">NDIS support worker </w:t>
      </w:r>
      <w:proofErr w:type="spellStart"/>
      <w:r w:rsidR="004639D3" w:rsidRPr="005A4835">
        <w:t>Dipen</w:t>
      </w:r>
      <w:proofErr w:type="spellEnd"/>
      <w:r w:rsidR="004639D3" w:rsidRPr="005A4835">
        <w:t xml:space="preserve"> Rai helps participant </w:t>
      </w:r>
      <w:proofErr w:type="spellStart"/>
      <w:r w:rsidR="004639D3" w:rsidRPr="005A4835">
        <w:t>Priti</w:t>
      </w:r>
      <w:proofErr w:type="spellEnd"/>
      <w:r w:rsidR="004639D3" w:rsidRPr="005A4835">
        <w:t xml:space="preserve"> </w:t>
      </w:r>
      <w:proofErr w:type="spellStart"/>
      <w:r w:rsidR="004639D3" w:rsidRPr="005A4835">
        <w:t>Mangar</w:t>
      </w:r>
      <w:proofErr w:type="spellEnd"/>
      <w:r w:rsidR="004639D3" w:rsidRPr="005A4835">
        <w:t xml:space="preserve"> to build strength and gain mobility at his local gym</w:t>
      </w:r>
      <w:r w:rsidR="004639D3">
        <w:t xml:space="preserve">; </w:t>
      </w:r>
      <w:r w:rsidR="005A4835" w:rsidRPr="005A4835">
        <w:t xml:space="preserve">NDIS support worker Deo </w:t>
      </w:r>
      <w:proofErr w:type="spellStart"/>
      <w:r w:rsidR="005A4835" w:rsidRPr="005A4835">
        <w:t>Dhakal</w:t>
      </w:r>
      <w:proofErr w:type="spellEnd"/>
      <w:r w:rsidR="005A4835" w:rsidRPr="005A4835">
        <w:t xml:space="preserve"> assists participant </w:t>
      </w:r>
      <w:proofErr w:type="spellStart"/>
      <w:r w:rsidR="005A4835" w:rsidRPr="005A4835">
        <w:t>Dambar</w:t>
      </w:r>
      <w:proofErr w:type="spellEnd"/>
      <w:r w:rsidR="005A4835" w:rsidRPr="005A4835">
        <w:t xml:space="preserve"> </w:t>
      </w:r>
      <w:proofErr w:type="spellStart"/>
      <w:r w:rsidR="005A4835" w:rsidRPr="005A4835">
        <w:t>Mangar</w:t>
      </w:r>
      <w:proofErr w:type="spellEnd"/>
      <w:r w:rsidR="005A4835" w:rsidRPr="005A4835">
        <w:t xml:space="preserve"> to shop for weekly food supplies.</w:t>
      </w:r>
    </w:p>
    <w:p w:rsidR="006B1462" w:rsidRDefault="006B1462" w:rsidP="006B1462">
      <w:pPr>
        <w:rPr>
          <w:i/>
          <w:iCs/>
        </w:rPr>
      </w:pPr>
      <w:r>
        <w:br w:type="page"/>
      </w:r>
    </w:p>
    <w:p w:rsidR="0010142F" w:rsidRDefault="005A4835" w:rsidP="0010142F">
      <w:pPr>
        <w:pStyle w:val="Link-H1"/>
      </w:pPr>
      <w:r w:rsidRPr="005A4835">
        <w:lastRenderedPageBreak/>
        <w:t>BUILDING A DIVERSE COMMUNITY</w:t>
      </w:r>
    </w:p>
    <w:p w:rsidR="007E6A85" w:rsidRPr="0010142F" w:rsidRDefault="0010142F" w:rsidP="0010142F">
      <w:pPr>
        <w:pStyle w:val="Link-H2"/>
      </w:pPr>
      <w:r>
        <w:t xml:space="preserve">[INTRODUCTION] </w:t>
      </w:r>
      <w:r w:rsidR="005A4835" w:rsidRPr="0010142F">
        <w:t>The Australian Migrant Resource Centre (AMRC) and Community Access &amp; Services SA (CASSA) are two South Australian organisations helping refugees with disability to access support and increase their independence</w:t>
      </w:r>
      <w:r w:rsidR="007E6A85" w:rsidRPr="0010142F">
        <w:t>.</w:t>
      </w:r>
    </w:p>
    <w:p w:rsidR="006B1462" w:rsidRDefault="006B1462" w:rsidP="005A4835">
      <w:pPr>
        <w:pStyle w:val="Link-BodyText"/>
      </w:pPr>
      <w:r>
        <w:t>[MAIN STORY]</w:t>
      </w:r>
      <w:r w:rsidR="005A4835">
        <w:t xml:space="preserve"> R</w:t>
      </w:r>
      <w:r w:rsidR="005A4835" w:rsidRPr="005A4835">
        <w:t>efugees who live with disability are often reluctant to access help because of cultural or</w:t>
      </w:r>
      <w:r w:rsidR="005A4835">
        <w:t xml:space="preserve"> </w:t>
      </w:r>
      <w:r w:rsidR="005A4835" w:rsidRPr="005A4835">
        <w:t>language barriers.</w:t>
      </w:r>
    </w:p>
    <w:p w:rsidR="007E6A85" w:rsidRDefault="005A4835" w:rsidP="005A4835">
      <w:pPr>
        <w:pStyle w:val="Link-BodyText"/>
      </w:pPr>
      <w:r>
        <w:t>“There is often a lot of stigma associated with disability in culturally and linguistically diverse (CALD) communities,” said managing director of CASSA Lan Nguyen</w:t>
      </w:r>
      <w:r w:rsidR="007E6A85">
        <w:t>.</w:t>
      </w:r>
    </w:p>
    <w:p w:rsidR="005A4835" w:rsidRDefault="005A4835" w:rsidP="005A4835">
      <w:pPr>
        <w:pStyle w:val="Link-BodyText"/>
      </w:pPr>
      <w:r>
        <w:t xml:space="preserve">“Some religions believe in Karma, therefore people in these </w:t>
      </w:r>
      <w:proofErr w:type="gramStart"/>
      <w:r>
        <w:t>communities</w:t>
      </w:r>
      <w:proofErr w:type="gramEnd"/>
      <w:r>
        <w:t xml:space="preserve"> associate disability with having done something wrong in a previous life. They see their disability as paying a debt, so they don’t want to ask for help or find help for their family members.</w:t>
      </w:r>
    </w:p>
    <w:p w:rsidR="005A4835" w:rsidRDefault="005A4835" w:rsidP="005A4835">
      <w:pPr>
        <w:pStyle w:val="Link-BodyText"/>
      </w:pPr>
      <w:r>
        <w:t>“In order to address this sensitive issue, we have provided not only community education but also one-on-one mentoring services to empower individuals and their family.”</w:t>
      </w:r>
    </w:p>
    <w:p w:rsidR="005A4835" w:rsidRDefault="005A4835" w:rsidP="005A4835">
      <w:pPr>
        <w:pStyle w:val="Link-BodyText"/>
      </w:pPr>
      <w:r>
        <w:t>AMRC and CASSA work closely with migrants and refugees living with disability to help them access support through the National Disability Insurance Scheme (NDIS). They also run community support programs funded through NDIS Information, Linkages and Capacity Building grants.</w:t>
      </w:r>
    </w:p>
    <w:p w:rsidR="005A4835" w:rsidRDefault="005A4835" w:rsidP="005A4835">
      <w:pPr>
        <w:pStyle w:val="Link-BodyText"/>
      </w:pPr>
      <w:r>
        <w:t>Programs are designed to promote positive change in CALD communities through awareness, capacity building and interaction within education, arts, socially and other inclusive activities in culturally safe environments.</w:t>
      </w:r>
    </w:p>
    <w:p w:rsidR="005A4835" w:rsidRDefault="005A4835" w:rsidP="005A4835">
      <w:pPr>
        <w:pStyle w:val="Link-BodyText"/>
      </w:pPr>
      <w:r>
        <w:t xml:space="preserve">“We are assisting refugee and migrant people with disability and/or their carers to empower themselves to establish structures that enable them to actively shape, influence and contribute in a way that supports their inclusion and independence,” said AMRC program manager </w:t>
      </w:r>
      <w:proofErr w:type="spellStart"/>
      <w:r>
        <w:t>Mirsia</w:t>
      </w:r>
      <w:proofErr w:type="spellEnd"/>
      <w:r>
        <w:t xml:space="preserve"> </w:t>
      </w:r>
      <w:proofErr w:type="spellStart"/>
      <w:r>
        <w:t>Bunjaku</w:t>
      </w:r>
      <w:proofErr w:type="spellEnd"/>
      <w:r>
        <w:t>.</w:t>
      </w:r>
    </w:p>
    <w:p w:rsidR="005A4835" w:rsidRPr="002B31B6" w:rsidRDefault="005A4835" w:rsidP="005A4835">
      <w:pPr>
        <w:pStyle w:val="Link-BodyText"/>
      </w:pPr>
      <w:r>
        <w:t>“We want to challenge cultural stereotypes and work with people with disability in building their confidence and knowledge on accessing services and supports and participating in community life as everyone else.”</w:t>
      </w:r>
    </w:p>
    <w:p w:rsidR="005A4835" w:rsidRDefault="00900685" w:rsidP="006B1462">
      <w:pPr>
        <w:pStyle w:val="Link-BodyTextItalic"/>
      </w:pPr>
      <w:hyperlink r:id="rId14" w:history="1">
        <w:r w:rsidR="005A4835" w:rsidRPr="00F90E88">
          <w:rPr>
            <w:rStyle w:val="Hyperlink"/>
          </w:rPr>
          <w:t>www.amrc.org.au</w:t>
        </w:r>
      </w:hyperlink>
    </w:p>
    <w:p w:rsidR="006B1462" w:rsidRDefault="006B1462" w:rsidP="006B1462">
      <w:pPr>
        <w:pStyle w:val="Link-BodyTextItalic"/>
      </w:pPr>
      <w:r>
        <w:t>[Image]</w:t>
      </w:r>
      <w:r w:rsidR="005A4835" w:rsidRPr="005A4835">
        <w:t xml:space="preserve"> The AMRC provides essential support for migrants and refugees with disability.</w:t>
      </w:r>
    </w:p>
    <w:p w:rsidR="006B1462" w:rsidRDefault="006B1462" w:rsidP="006B1462">
      <w:pPr>
        <w:rPr>
          <w:i/>
          <w:iCs/>
        </w:rPr>
      </w:pPr>
      <w:r>
        <w:br w:type="page"/>
      </w:r>
    </w:p>
    <w:p w:rsidR="005A4835" w:rsidRDefault="005A4835" w:rsidP="006B1462">
      <w:pPr>
        <w:pStyle w:val="Link-H2"/>
        <w:rPr>
          <w:sz w:val="40"/>
          <w:szCs w:val="40"/>
        </w:rPr>
      </w:pPr>
      <w:r w:rsidRPr="005A4835">
        <w:rPr>
          <w:sz w:val="40"/>
          <w:szCs w:val="40"/>
        </w:rPr>
        <w:lastRenderedPageBreak/>
        <w:t>Flair for fashion</w:t>
      </w:r>
    </w:p>
    <w:p w:rsidR="007E6A85" w:rsidRDefault="00F4732B" w:rsidP="006B1462">
      <w:pPr>
        <w:pStyle w:val="Link-BodyText"/>
        <w:rPr>
          <w:b/>
          <w:bCs/>
          <w:sz w:val="28"/>
          <w:szCs w:val="28"/>
        </w:rPr>
      </w:pPr>
      <w:r>
        <w:rPr>
          <w:b/>
          <w:bCs/>
          <w:sz w:val="28"/>
          <w:szCs w:val="28"/>
        </w:rPr>
        <w:t xml:space="preserve">[INTRODUCTION] </w:t>
      </w:r>
      <w:r w:rsidR="005A4835" w:rsidRPr="005A4835">
        <w:rPr>
          <w:b/>
          <w:bCs/>
          <w:sz w:val="28"/>
          <w:szCs w:val="28"/>
        </w:rPr>
        <w:t>The fashion industry is hard to break into, but Daniel Pavlovic has made it work</w:t>
      </w:r>
      <w:r w:rsidR="007E6A85">
        <w:rPr>
          <w:b/>
          <w:bCs/>
          <w:sz w:val="28"/>
          <w:szCs w:val="28"/>
        </w:rPr>
        <w:t>.</w:t>
      </w:r>
    </w:p>
    <w:p w:rsidR="005A4835" w:rsidRDefault="006B1462" w:rsidP="005A4835">
      <w:pPr>
        <w:pStyle w:val="Link-BodyText"/>
      </w:pPr>
      <w:r>
        <w:t>[MAIN STORY]</w:t>
      </w:r>
      <w:r w:rsidR="005A4835">
        <w:t xml:space="preserve"> Daniel’s the owner and designer of </w:t>
      </w:r>
      <w:proofErr w:type="spellStart"/>
      <w:r w:rsidR="005A4835">
        <w:t>daniel</w:t>
      </w:r>
      <w:proofErr w:type="spellEnd"/>
      <w:r w:rsidR="005A4835">
        <w:t>(ink.) - a successful business which</w:t>
      </w:r>
      <w:r w:rsidR="005A4835" w:rsidRPr="005A4835">
        <w:t xml:space="preserve"> sells t-shirts and caps depicting his unique designs.</w:t>
      </w:r>
      <w:r w:rsidR="00F4732B">
        <w:t xml:space="preserve"> </w:t>
      </w:r>
      <w:r w:rsidR="005A4835">
        <w:t>He’s been selling his wares at a variety of art markets around Perth since his debut at the Darlington Arts Festival seven years ago. His designs can now also be purchased online.</w:t>
      </w:r>
    </w:p>
    <w:p w:rsidR="005A4835" w:rsidRDefault="005A4835" w:rsidP="005A4835">
      <w:pPr>
        <w:pStyle w:val="Link-BodyText"/>
      </w:pPr>
      <w:r>
        <w:t>The 26-year-old has cerebral palsy and is mostly reliant on a wheelchair for his mobility. He uses a gopher to walk his dog, a standard wheelchair for daily activities and a specialised sports wheelchair for basketball games.</w:t>
      </w:r>
    </w:p>
    <w:p w:rsidR="005A4835" w:rsidRDefault="005A4835" w:rsidP="005A4835">
      <w:pPr>
        <w:pStyle w:val="Link-BodyText"/>
      </w:pPr>
      <w:r>
        <w:t>He joined the National Disability Insurance Scheme (NDIS) four years ago and funding from the scheme means he’s able to access a variety of supports to ensure he can continue to achieve both his personal and career goals.</w:t>
      </w:r>
    </w:p>
    <w:p w:rsidR="005A4835" w:rsidRDefault="005A4835" w:rsidP="005A4835">
      <w:pPr>
        <w:pStyle w:val="Link-BodyText"/>
      </w:pPr>
      <w:r>
        <w:t xml:space="preserve">These range from his mobility equipment to physiotherapy and domestic help in his home. A funded support worker assists him at his market stall and he goes out during the week without having to rely </w:t>
      </w:r>
      <w:proofErr w:type="gramStart"/>
      <w:r>
        <w:t>on  his</w:t>
      </w:r>
      <w:proofErr w:type="gramEnd"/>
      <w:r>
        <w:t xml:space="preserve"> family.</w:t>
      </w:r>
    </w:p>
    <w:p w:rsidR="005A4835" w:rsidRDefault="005A4835" w:rsidP="005A4835">
      <w:pPr>
        <w:pStyle w:val="Link-BodyText"/>
      </w:pPr>
      <w:r>
        <w:t>“The NDIS has helped me get support - helping me become more confident and it has brought me out of my shell,” Daniel said.</w:t>
      </w:r>
    </w:p>
    <w:p w:rsidR="005A4835" w:rsidRDefault="005A4835" w:rsidP="005A4835">
      <w:pPr>
        <w:pStyle w:val="Link-BodyText"/>
      </w:pPr>
      <w:r>
        <w:t xml:space="preserve">But he’s not just a business owner. Since he launched </w:t>
      </w:r>
      <w:proofErr w:type="spellStart"/>
      <w:r>
        <w:t>daniel</w:t>
      </w:r>
      <w:proofErr w:type="spellEnd"/>
      <w:r>
        <w:t>(ink.) five years ago, he’s donated 10 per cent of his profits to the Ability Centre.</w:t>
      </w:r>
    </w:p>
    <w:p w:rsidR="005A4835" w:rsidRDefault="005A4835" w:rsidP="005A4835">
      <w:pPr>
        <w:pStyle w:val="Link-BodyText"/>
      </w:pPr>
      <w:r>
        <w:t xml:space="preserve">And he’s hoping to raise $100,000 for the Ability Centre through </w:t>
      </w:r>
      <w:proofErr w:type="spellStart"/>
      <w:r>
        <w:t>ArtAbility</w:t>
      </w:r>
      <w:proofErr w:type="spellEnd"/>
      <w:r>
        <w:t>, a gala dinner to be held at Government House in May.</w:t>
      </w:r>
    </w:p>
    <w:p w:rsidR="005A4835" w:rsidRDefault="005A4835" w:rsidP="005A4835">
      <w:pPr>
        <w:pStyle w:val="Link-BodyText"/>
      </w:pPr>
      <w:r>
        <w:t>“I strongly believe all businesses have a role to play in philanthropy and as a small business owner, if I can do my bit, I really think that is a positive thing and hope to inspire others to do the same,” he said.</w:t>
      </w:r>
    </w:p>
    <w:p w:rsidR="005A4835" w:rsidRPr="002B31B6" w:rsidRDefault="005A4835" w:rsidP="00F4732B">
      <w:pPr>
        <w:pStyle w:val="Link-BodyTextItalic"/>
      </w:pPr>
      <w:r>
        <w:t xml:space="preserve">To get one of Daniel’s designs go to: </w:t>
      </w:r>
      <w:hyperlink r:id="rId15" w:history="1">
        <w:r w:rsidRPr="00F4732B">
          <w:rPr>
            <w:rStyle w:val="Hyperlink"/>
          </w:rPr>
          <w:t>https://daniel-ink-by-daniel-pavlovich.myshopify.com</w:t>
        </w:r>
      </w:hyperlink>
    </w:p>
    <w:p w:rsidR="005A4835" w:rsidRPr="00893CA0" w:rsidRDefault="00F4732B" w:rsidP="00893CA0">
      <w:pPr>
        <w:pStyle w:val="Link-BodyTextItalic"/>
      </w:pPr>
      <w:r w:rsidRPr="00893CA0">
        <w:t xml:space="preserve">To purchase tickets or find out more visit </w:t>
      </w:r>
      <w:hyperlink r:id="rId16" w:history="1">
        <w:r w:rsidR="005A4835" w:rsidRPr="00893CA0">
          <w:rPr>
            <w:rStyle w:val="Hyperlink"/>
            <w:color w:val="auto"/>
            <w:u w:val="none"/>
          </w:rPr>
          <w:t>www.artabilitygala.com.au</w:t>
        </w:r>
      </w:hyperlink>
    </w:p>
    <w:p w:rsidR="006B1462" w:rsidRDefault="006B1462" w:rsidP="006B1462">
      <w:pPr>
        <w:pStyle w:val="Link-BodyTextItalic"/>
      </w:pPr>
      <w:r>
        <w:t>[Image]</w:t>
      </w:r>
      <w:r w:rsidR="005A4835" w:rsidRPr="005A4835">
        <w:t xml:space="preserve"> Daniel Pavlovic is a designer and philanthropist.</w:t>
      </w:r>
    </w:p>
    <w:p w:rsidR="006B1462" w:rsidRDefault="006B1462" w:rsidP="006B1462">
      <w:pPr>
        <w:rPr>
          <w:i/>
          <w:iCs/>
        </w:rPr>
      </w:pPr>
      <w:r>
        <w:br w:type="page"/>
      </w:r>
    </w:p>
    <w:p w:rsidR="006B1462" w:rsidRDefault="006B1462" w:rsidP="006B1462">
      <w:pPr>
        <w:pStyle w:val="Link-H1"/>
        <w:outlineLvl w:val="0"/>
      </w:pPr>
      <w:r>
        <w:lastRenderedPageBreak/>
        <w:t>[</w:t>
      </w:r>
      <w:r w:rsidR="005A4835">
        <w:t>Fashion</w:t>
      </w:r>
      <w:r>
        <w:t>]</w:t>
      </w:r>
    </w:p>
    <w:p w:rsidR="00F4732B" w:rsidRDefault="005A4835" w:rsidP="006B1462">
      <w:pPr>
        <w:pStyle w:val="Link-H2"/>
        <w:rPr>
          <w:sz w:val="40"/>
          <w:szCs w:val="40"/>
        </w:rPr>
      </w:pPr>
      <w:r w:rsidRPr="005A4835">
        <w:rPr>
          <w:sz w:val="40"/>
          <w:szCs w:val="40"/>
        </w:rPr>
        <w:t>The future of fashion</w:t>
      </w:r>
    </w:p>
    <w:p w:rsidR="006B1462" w:rsidRPr="00F4732B" w:rsidRDefault="00893CA0" w:rsidP="00F4732B">
      <w:pPr>
        <w:pStyle w:val="Link-H2"/>
      </w:pPr>
      <w:r>
        <w:t xml:space="preserve">[INTRODUCTION] </w:t>
      </w:r>
      <w:r w:rsidR="005A4835" w:rsidRPr="00F4732B">
        <w:t xml:space="preserve">Link talked with Matthew </w:t>
      </w:r>
      <w:proofErr w:type="spellStart"/>
      <w:r w:rsidR="005A4835" w:rsidRPr="00F4732B">
        <w:t>Skerritt</w:t>
      </w:r>
      <w:proofErr w:type="spellEnd"/>
      <w:r w:rsidR="005A4835" w:rsidRPr="00F4732B">
        <w:t xml:space="preserve"> the founder of fashion label </w:t>
      </w:r>
      <w:proofErr w:type="spellStart"/>
      <w:r w:rsidR="005A4835" w:rsidRPr="00F4732B">
        <w:t>EveryHuman</w:t>
      </w:r>
      <w:proofErr w:type="spellEnd"/>
      <w:r w:rsidR="005A4835" w:rsidRPr="00F4732B">
        <w:t xml:space="preserve"> about his adaptive clothing range.</w:t>
      </w:r>
    </w:p>
    <w:p w:rsidR="00893CA0" w:rsidRDefault="006B1462" w:rsidP="005A4835">
      <w:pPr>
        <w:pStyle w:val="Link-BodyText"/>
      </w:pPr>
      <w:r>
        <w:t>[MAIN STORY]</w:t>
      </w:r>
      <w:r w:rsidR="005A4835">
        <w:t xml:space="preserve"> </w:t>
      </w:r>
    </w:p>
    <w:p w:rsidR="005A4835" w:rsidRDefault="005A4835" w:rsidP="005A4835">
      <w:pPr>
        <w:pStyle w:val="Link-BodyText"/>
      </w:pPr>
      <w:r w:rsidRPr="005A4835">
        <w:rPr>
          <w:b/>
          <w:bCs/>
        </w:rPr>
        <w:t xml:space="preserve">When, and why, did you start </w:t>
      </w:r>
      <w:proofErr w:type="spellStart"/>
      <w:r w:rsidRPr="005A4835">
        <w:rPr>
          <w:b/>
          <w:bCs/>
        </w:rPr>
        <w:t>EveryHuman</w:t>
      </w:r>
      <w:proofErr w:type="spellEnd"/>
      <w:r w:rsidRPr="005A4835">
        <w:rPr>
          <w:b/>
          <w:bCs/>
        </w:rPr>
        <w:t>?</w:t>
      </w:r>
    </w:p>
    <w:p w:rsidR="005A4835" w:rsidRDefault="005A4835" w:rsidP="005A4835">
      <w:pPr>
        <w:pStyle w:val="Link-BodyText"/>
      </w:pPr>
      <w:proofErr w:type="spellStart"/>
      <w:r>
        <w:t>EveryHuman</w:t>
      </w:r>
      <w:proofErr w:type="spellEnd"/>
      <w:r>
        <w:t xml:space="preserve"> came to life very quickly. I came across the idea in May last year and launched it in December.</w:t>
      </w:r>
    </w:p>
    <w:p w:rsidR="005A4835" w:rsidRDefault="005A4835" w:rsidP="005A4835">
      <w:pPr>
        <w:pStyle w:val="Link-BodyText"/>
      </w:pPr>
      <w:r>
        <w:t xml:space="preserve">I saw a problem, where fashion and disability didn’t go hand-in-hand, when there is every reason they should. What I do know is how I feel when I put on a nice pair of pants, shirt and jacket. I feel confident, have a bounce in my step and feel like I can tackle the world. My friends with disabilities are no different. They want to wear clothes that make them feel amazing. That is the inspiration for creating </w:t>
      </w:r>
      <w:proofErr w:type="spellStart"/>
      <w:r>
        <w:t>EveryHuman</w:t>
      </w:r>
      <w:proofErr w:type="spellEnd"/>
      <w:r>
        <w:t>.</w:t>
      </w:r>
    </w:p>
    <w:p w:rsidR="005A4835" w:rsidRPr="005A4835" w:rsidRDefault="005A4835" w:rsidP="005A4835">
      <w:pPr>
        <w:pStyle w:val="Link-BodyText"/>
        <w:rPr>
          <w:b/>
          <w:bCs/>
        </w:rPr>
      </w:pPr>
      <w:r w:rsidRPr="005A4835">
        <w:rPr>
          <w:b/>
          <w:bCs/>
        </w:rPr>
        <w:t>Why did you launch a fashion label for people with disability?</w:t>
      </w:r>
    </w:p>
    <w:p w:rsidR="004D6DD0" w:rsidRDefault="005A4835" w:rsidP="004D6DD0">
      <w:pPr>
        <w:pStyle w:val="Link-BodyText"/>
      </w:pPr>
      <w:r>
        <w:t>Many people with disability face obstacles when dressing due to mobility, dexterity issues or sensory sensitivity. I’ve seen how this can result in large customisation costs and just how frustrating it can be for some people. And that just shouldn’t be the case. There was very</w:t>
      </w:r>
      <w:r w:rsidR="004D6DD0">
        <w:t xml:space="preserve"> little on offer where fashion meets functionality.</w:t>
      </w:r>
    </w:p>
    <w:p w:rsidR="004D6DD0" w:rsidRDefault="004D6DD0" w:rsidP="004D6DD0">
      <w:pPr>
        <w:pStyle w:val="Link-BodyText"/>
      </w:pPr>
      <w:r>
        <w:t>I wanted people of all abilities to have the tools to become more independent during the dressing process. To feel confident, stylish and sexy in wearing clothes that also have functional benefits. Our mission is to empower people to express themselves through fashion.</w:t>
      </w:r>
    </w:p>
    <w:p w:rsidR="004D6DD0" w:rsidRPr="004D6DD0" w:rsidRDefault="004D6DD0" w:rsidP="004D6DD0">
      <w:pPr>
        <w:pStyle w:val="Link-BodyText"/>
        <w:rPr>
          <w:b/>
          <w:bCs/>
        </w:rPr>
      </w:pPr>
      <w:r w:rsidRPr="004D6DD0">
        <w:rPr>
          <w:b/>
          <w:bCs/>
        </w:rPr>
        <w:t>How have the clothes in the range been modified?</w:t>
      </w:r>
    </w:p>
    <w:p w:rsidR="004D6DD0" w:rsidRDefault="004D6DD0" w:rsidP="004D6DD0">
      <w:pPr>
        <w:pStyle w:val="Link-BodyText"/>
      </w:pPr>
      <w:r>
        <w:t>The clothes have been modified with</w:t>
      </w:r>
      <w:r w:rsidRPr="004D6DD0">
        <w:t xml:space="preserve"> </w:t>
      </w:r>
      <w:r>
        <w:t xml:space="preserve">very subtle adaptive elements such as designs for the seated position, magnetic closures replacing regular buttons or soft fabric texture and footwear with one-handed zippers or that are AFO friendly. Most people find that they don’t need any additional alterations after purchasing from </w:t>
      </w:r>
      <w:proofErr w:type="spellStart"/>
      <w:r>
        <w:t>EveryHuman</w:t>
      </w:r>
      <w:proofErr w:type="spellEnd"/>
      <w:r>
        <w:t>.</w:t>
      </w:r>
    </w:p>
    <w:p w:rsidR="004D6DD0" w:rsidRPr="004D6DD0" w:rsidRDefault="004D6DD0" w:rsidP="004D6DD0">
      <w:pPr>
        <w:pStyle w:val="Link-BodyText"/>
        <w:rPr>
          <w:b/>
          <w:bCs/>
        </w:rPr>
      </w:pPr>
      <w:r w:rsidRPr="004D6DD0">
        <w:rPr>
          <w:b/>
          <w:bCs/>
        </w:rPr>
        <w:t>Should the fashion industry be more inclusive?</w:t>
      </w:r>
    </w:p>
    <w:p w:rsidR="004D6DD0" w:rsidRDefault="004D6DD0" w:rsidP="004D6DD0">
      <w:pPr>
        <w:pStyle w:val="Link-BodyText"/>
      </w:pPr>
      <w:r>
        <w:t>Absolutely! Big picture, I want to try and get the fashion industry to have a more inclusive mindset when it comes to disability, whether it be when designing, on the runway or on the pages of mainstream magazines. I believe we are at a tipping point – and I’m really excited to see brands move in that direction.</w:t>
      </w:r>
    </w:p>
    <w:p w:rsidR="004D6DD0" w:rsidRPr="00893CA0" w:rsidRDefault="004D6DD0" w:rsidP="004D6DD0">
      <w:pPr>
        <w:pStyle w:val="Link-BodyText"/>
        <w:rPr>
          <w:b/>
          <w:bCs/>
        </w:rPr>
      </w:pPr>
      <w:r w:rsidRPr="00893CA0">
        <w:rPr>
          <w:b/>
          <w:bCs/>
        </w:rPr>
        <w:t>How do people buy your clothes?</w:t>
      </w:r>
    </w:p>
    <w:p w:rsidR="006B1462" w:rsidRPr="002B31B6" w:rsidRDefault="004D6DD0" w:rsidP="004D6DD0">
      <w:pPr>
        <w:pStyle w:val="Link-BodyText"/>
      </w:pPr>
      <w:r>
        <w:t>At the moment we are 100 per</w:t>
      </w:r>
      <w:r w:rsidR="00980933">
        <w:t xml:space="preserve"> </w:t>
      </w:r>
      <w:r>
        <w:t>cent online.</w:t>
      </w:r>
    </w:p>
    <w:p w:rsidR="004D6DD0" w:rsidRDefault="00900685" w:rsidP="006B1462">
      <w:pPr>
        <w:pStyle w:val="Link-BodyTextItalic"/>
      </w:pPr>
      <w:hyperlink r:id="rId17" w:history="1">
        <w:r w:rsidR="004D6DD0" w:rsidRPr="00F90E88">
          <w:rPr>
            <w:rStyle w:val="Hyperlink"/>
          </w:rPr>
          <w:t>www.everyhuman.com.au</w:t>
        </w:r>
      </w:hyperlink>
    </w:p>
    <w:p w:rsidR="006B1462" w:rsidRDefault="006B1462" w:rsidP="006B1462">
      <w:pPr>
        <w:pStyle w:val="Link-BodyTextItalic"/>
      </w:pPr>
      <w:r>
        <w:t>[Images]</w:t>
      </w:r>
      <w:r w:rsidR="004D6DD0" w:rsidRPr="004D6DD0">
        <w:t xml:space="preserve"> </w:t>
      </w:r>
      <w:proofErr w:type="spellStart"/>
      <w:r w:rsidR="004D6DD0" w:rsidRPr="004D6DD0">
        <w:t>EveryHuman’s</w:t>
      </w:r>
      <w:proofErr w:type="spellEnd"/>
      <w:r w:rsidR="004D6DD0" w:rsidRPr="004D6DD0">
        <w:t xml:space="preserve"> launch collection</w:t>
      </w:r>
      <w:r w:rsidR="00893CA0">
        <w:t>;</w:t>
      </w:r>
      <w:r w:rsidR="004D6DD0" w:rsidRPr="004D6DD0">
        <w:t xml:space="preserve"> </w:t>
      </w:r>
      <w:proofErr w:type="spellStart"/>
      <w:r w:rsidR="004D6DD0" w:rsidRPr="004D6DD0">
        <w:t>EveryHuman</w:t>
      </w:r>
      <w:proofErr w:type="spellEnd"/>
      <w:r w:rsidR="004D6DD0" w:rsidRPr="004D6DD0">
        <w:t xml:space="preserve"> founder Matthew </w:t>
      </w:r>
      <w:proofErr w:type="spellStart"/>
      <w:r w:rsidR="004D6DD0" w:rsidRPr="004D6DD0">
        <w:t>Skerritt</w:t>
      </w:r>
      <w:proofErr w:type="spellEnd"/>
      <w:r w:rsidR="004D6DD0" w:rsidRPr="004D6DD0">
        <w:t>.</w:t>
      </w:r>
    </w:p>
    <w:p w:rsidR="006B1462" w:rsidRDefault="006B1462" w:rsidP="006B1462">
      <w:pPr>
        <w:rPr>
          <w:i/>
          <w:iCs/>
        </w:rPr>
      </w:pPr>
      <w:r>
        <w:br w:type="page"/>
      </w:r>
    </w:p>
    <w:p w:rsidR="006B1462" w:rsidRDefault="006B1462" w:rsidP="006B1462">
      <w:pPr>
        <w:pStyle w:val="Link-H1"/>
        <w:outlineLvl w:val="0"/>
      </w:pPr>
      <w:r>
        <w:lastRenderedPageBreak/>
        <w:t>[</w:t>
      </w:r>
      <w:r w:rsidR="004D6DD0">
        <w:t>Feature</w:t>
      </w:r>
      <w:r>
        <w:t>]</w:t>
      </w:r>
    </w:p>
    <w:p w:rsidR="004D6DD0" w:rsidRDefault="004D6DD0" w:rsidP="006B1462">
      <w:pPr>
        <w:pStyle w:val="Link-H2"/>
        <w:rPr>
          <w:sz w:val="40"/>
          <w:szCs w:val="40"/>
        </w:rPr>
      </w:pPr>
      <w:r w:rsidRPr="004D6DD0">
        <w:rPr>
          <w:sz w:val="40"/>
          <w:szCs w:val="40"/>
        </w:rPr>
        <w:t>The barriers to a healthy sex life</w:t>
      </w:r>
    </w:p>
    <w:p w:rsidR="006B1462" w:rsidRPr="002B31B6" w:rsidRDefault="00893CA0" w:rsidP="006B1462">
      <w:pPr>
        <w:pStyle w:val="Link-H2"/>
      </w:pPr>
      <w:r>
        <w:t xml:space="preserve">[INTRODUCTION] </w:t>
      </w:r>
      <w:r w:rsidR="004D6DD0" w:rsidRPr="004D6DD0">
        <w:t>Link examines the misconceptions and challenges facing people with disability both in, and out, of the sex industry.</w:t>
      </w:r>
    </w:p>
    <w:p w:rsidR="006B1462" w:rsidRDefault="006B1462" w:rsidP="006B1462">
      <w:pPr>
        <w:pStyle w:val="Link-BodyText"/>
      </w:pPr>
      <w:r>
        <w:t>[MAIN STORY]</w:t>
      </w:r>
      <w:r w:rsidR="004D6DD0">
        <w:t xml:space="preserve"> </w:t>
      </w:r>
      <w:proofErr w:type="spellStart"/>
      <w:r w:rsidR="004D6DD0">
        <w:t>M</w:t>
      </w:r>
      <w:r w:rsidR="004D6DD0" w:rsidRPr="004D6DD0">
        <w:t>elinah</w:t>
      </w:r>
      <w:proofErr w:type="spellEnd"/>
      <w:r w:rsidR="004D6DD0" w:rsidRPr="004D6DD0">
        <w:t xml:space="preserve"> Viking is an award-winning adult film actress, webcam performer, escort, public speaker and activist.</w:t>
      </w:r>
    </w:p>
    <w:p w:rsidR="004D6DD0" w:rsidRDefault="004D6DD0" w:rsidP="004D6DD0">
      <w:pPr>
        <w:pStyle w:val="Link-BodyText"/>
      </w:pPr>
      <w:r>
        <w:t>The 37-year-old who lives with cerebral palsy began her career in 2005 as a model and promoter before a close friend suggested she try webcam modelling.</w:t>
      </w:r>
    </w:p>
    <w:p w:rsidR="004D6DD0" w:rsidRDefault="004D6DD0" w:rsidP="004D6DD0">
      <w:pPr>
        <w:pStyle w:val="Link-BodyText"/>
      </w:pPr>
      <w:r>
        <w:t xml:space="preserve">“This industry is definitely not for everyone and was one of the most challenging, yet best, decisions I’ve ever made. It’s changed my life and made me a better, stronger person,” </w:t>
      </w:r>
      <w:proofErr w:type="spellStart"/>
      <w:r>
        <w:t>Melinah</w:t>
      </w:r>
      <w:proofErr w:type="spellEnd"/>
      <w:r>
        <w:t xml:space="preserve"> said.</w:t>
      </w:r>
    </w:p>
    <w:p w:rsidR="004D6DD0" w:rsidRDefault="004D6DD0" w:rsidP="004D6DD0">
      <w:pPr>
        <w:pStyle w:val="Link-BodyText"/>
      </w:pPr>
      <w:r>
        <w:t xml:space="preserve">Her 2016 film, produced by Bright </w:t>
      </w:r>
      <w:proofErr w:type="spellStart"/>
      <w:r>
        <w:t>Deaire</w:t>
      </w:r>
      <w:proofErr w:type="spellEnd"/>
      <w:r>
        <w:t>, See Me has had numerous festival screenings around the world. It won the Flag Award for Best Political Film at the Brazil Pop Porn Festival and the Golden Raincoat Award for the most Sex-Positive Film at the Seattle Erotic Cinema Festival in 2017. She’s also the subject of a documentary by Permission4Pleasure All of Me which is to be released soon.</w:t>
      </w:r>
    </w:p>
    <w:p w:rsidR="004D6DD0" w:rsidRDefault="004D6DD0" w:rsidP="004D6DD0">
      <w:pPr>
        <w:pStyle w:val="Link-BodyText"/>
      </w:pPr>
      <w:r>
        <w:t xml:space="preserve">A strong advocate for sexual rights, </w:t>
      </w:r>
      <w:proofErr w:type="spellStart"/>
      <w:r>
        <w:t>Melinah</w:t>
      </w:r>
      <w:proofErr w:type="spellEnd"/>
      <w:r>
        <w:t xml:space="preserve"> also works alongside </w:t>
      </w:r>
      <w:proofErr w:type="spellStart"/>
      <w:r>
        <w:t>RhED</w:t>
      </w:r>
      <w:proofErr w:type="spellEnd"/>
      <w:r>
        <w:t xml:space="preserve">, a Star Health organisation providing health and education for sex workers, a state-wide program funded by the Victorian Government. And last year, she spoke about sexuality at </w:t>
      </w:r>
      <w:proofErr w:type="gramStart"/>
      <w:r>
        <w:t>an</w:t>
      </w:r>
      <w:proofErr w:type="gramEnd"/>
      <w:r>
        <w:t xml:space="preserve"> National Disability Insurance Scheme (NDIS) event in Victoria.</w:t>
      </w:r>
    </w:p>
    <w:p w:rsidR="004D6DD0" w:rsidRDefault="004D6DD0" w:rsidP="004D6DD0">
      <w:pPr>
        <w:pStyle w:val="Link-BodyText"/>
      </w:pPr>
      <w:proofErr w:type="spellStart"/>
      <w:r>
        <w:t>Melinah</w:t>
      </w:r>
      <w:proofErr w:type="spellEnd"/>
      <w:r>
        <w:t xml:space="preserve"> has embraced her sexuality and advocates for others with disability to feel comfortable and confident to do the same, despite the barriers.</w:t>
      </w:r>
    </w:p>
    <w:p w:rsidR="004D6DD0" w:rsidRDefault="004D6DD0" w:rsidP="004D6DD0">
      <w:pPr>
        <w:pStyle w:val="Link-BodyText"/>
      </w:pPr>
      <w:r>
        <w:t>“People see the wheelchair as a barrier, before they see the person,” she said.</w:t>
      </w:r>
    </w:p>
    <w:p w:rsidR="004D6DD0" w:rsidRDefault="004D6DD0" w:rsidP="004D6DD0">
      <w:pPr>
        <w:pStyle w:val="Link-BodyText"/>
      </w:pPr>
      <w:r>
        <w:t>“People with disabilities sadly aren’t seen as sexual beings.”</w:t>
      </w:r>
    </w:p>
    <w:p w:rsidR="004D6DD0" w:rsidRDefault="004D6DD0" w:rsidP="004D6DD0">
      <w:pPr>
        <w:pStyle w:val="Link-BodyText"/>
      </w:pPr>
      <w:r>
        <w:t>It’s widely known, some people with disabilities need access to sex workers for a number of reasons</w:t>
      </w:r>
      <w:r w:rsidR="002F3DB9">
        <w:t xml:space="preserve"> </w:t>
      </w:r>
      <w:r>
        <w:t xml:space="preserve">- sexual positioning for couples, inability to masturbate, for human touch and to reduce isolation. Yet, finding a support worker to take </w:t>
      </w:r>
      <w:proofErr w:type="spellStart"/>
      <w:r>
        <w:t>Melinah</w:t>
      </w:r>
      <w:proofErr w:type="spellEnd"/>
      <w:r>
        <w:t xml:space="preserve"> to her escort work is difficult.</w:t>
      </w:r>
    </w:p>
    <w:p w:rsidR="004D6DD0" w:rsidRDefault="004D6DD0" w:rsidP="004D6DD0">
      <w:pPr>
        <w:pStyle w:val="Link-BodyText"/>
      </w:pPr>
      <w:r>
        <w:t>“It shouldn’t be an issue, but as we all know, there is an immense amount of bureaucratic tape surrounding disability and sexuality,” she said.</w:t>
      </w:r>
    </w:p>
    <w:p w:rsidR="002F3DB9" w:rsidRDefault="004D6DD0" w:rsidP="004D6DD0">
      <w:pPr>
        <w:pStyle w:val="Link-BodyText"/>
      </w:pPr>
      <w:r>
        <w:t>“It’s like people don’t want to be seen as doing something ‘dirty’ because stereotypically if you have a disability, you are meant to just stay home and be toileted and fed when you’re told to.</w:t>
      </w:r>
    </w:p>
    <w:p w:rsidR="004D6DD0" w:rsidRDefault="004D6DD0" w:rsidP="004D6DD0">
      <w:pPr>
        <w:pStyle w:val="Link-BodyText"/>
      </w:pPr>
      <w:r>
        <w:t>“Watch a soap or the midday movie. Have your breakfast at 8am, and a cup of tea at 11am, dinner and bed at 7pm, that’s all you need to know.”</w:t>
      </w:r>
    </w:p>
    <w:p w:rsidR="007E6A85" w:rsidRDefault="004D6DD0" w:rsidP="004D6DD0">
      <w:pPr>
        <w:pStyle w:val="Link-BodyText"/>
      </w:pPr>
      <w:r>
        <w:t>Murray Loudon, from Sydney, has cerebral palsy and thanks the organisation Touching Base for helping to connect him with sex workers</w:t>
      </w:r>
      <w:r w:rsidR="007E6A85">
        <w:t>.</w:t>
      </w:r>
    </w:p>
    <w:p w:rsidR="004D6DD0" w:rsidRDefault="004D6DD0" w:rsidP="004D6DD0">
      <w:pPr>
        <w:pStyle w:val="Link-BodyText"/>
      </w:pPr>
      <w:r>
        <w:t>“As a man with a disability it is important for me to have equal access to all the physical and emotional experiences that all humans deserve,” Murray said.</w:t>
      </w:r>
    </w:p>
    <w:p w:rsidR="004D6DD0" w:rsidRDefault="004D6DD0" w:rsidP="004D6DD0">
      <w:pPr>
        <w:pStyle w:val="Link-BodyText"/>
      </w:pPr>
      <w:r>
        <w:t>“The fact that I am unable to use my hands, makes this even more frustrating, as solo masturbation is not an option for me.</w:t>
      </w:r>
    </w:p>
    <w:p w:rsidR="004D6DD0" w:rsidRDefault="004D6DD0" w:rsidP="004D6DD0">
      <w:pPr>
        <w:pStyle w:val="Link-BodyText"/>
      </w:pPr>
      <w:r>
        <w:lastRenderedPageBreak/>
        <w:t>“Having access to sex workers gives me the opportunity to release some tension and explore those desires in an appropriate consensual way. It also allows me to share emotional intimacy which we all need as humans in order to live a happy, healthy life.”</w:t>
      </w:r>
    </w:p>
    <w:p w:rsidR="007E6A85" w:rsidRDefault="004D6DD0" w:rsidP="004D6DD0">
      <w:pPr>
        <w:pStyle w:val="Link-BodyText"/>
      </w:pPr>
      <w:r>
        <w:t xml:space="preserve">Saul </w:t>
      </w:r>
      <w:proofErr w:type="spellStart"/>
      <w:r>
        <w:t>Isbister</w:t>
      </w:r>
      <w:proofErr w:type="spellEnd"/>
      <w:r>
        <w:t xml:space="preserve"> is the president of Touching Base - the advocacy organisation focusing on the rights of sex workers and people with disability, from all sexual backgrounds</w:t>
      </w:r>
      <w:r w:rsidR="007E6A85">
        <w:t>.</w:t>
      </w:r>
    </w:p>
    <w:p w:rsidR="004D6DD0" w:rsidRDefault="004D6DD0" w:rsidP="004D6DD0">
      <w:pPr>
        <w:pStyle w:val="Link-BodyText"/>
      </w:pPr>
      <w:r>
        <w:t>The organisation also provides training to disability service providers and sex workers to further develop their skills in working with people with disability.</w:t>
      </w:r>
    </w:p>
    <w:p w:rsidR="007E6A85" w:rsidRDefault="004D6DD0" w:rsidP="004D6DD0">
      <w:pPr>
        <w:pStyle w:val="Link-BodyText"/>
      </w:pPr>
      <w:r>
        <w:t>“We argue that every adult, with a disability or not, has a human right to seek consensual sexual expression. Non-disabled people can masturbate, or find sexual partners, but for some people with disability, they don’t have the same opportunities and may choose to access sex work services,” Saul said</w:t>
      </w:r>
      <w:r w:rsidR="007E6A85">
        <w:t>.</w:t>
      </w:r>
    </w:p>
    <w:p w:rsidR="004D6DD0" w:rsidRDefault="004D6DD0" w:rsidP="004D6DD0">
      <w:pPr>
        <w:pStyle w:val="Link-BodyText"/>
      </w:pPr>
      <w:r>
        <w:t>“For too long the issue of disability and sexuality has been a taboo topic that was kept shrouded in a veil of secrecy or denial. During our work, over the last 19 years, Touching Base has seen a remarkable transformation in the willingness of governments and the disability service sector to respond in ways that support people with disability to make their own choices.”</w:t>
      </w:r>
    </w:p>
    <w:p w:rsidR="004D6DD0" w:rsidRDefault="004D6DD0" w:rsidP="004D6DD0">
      <w:pPr>
        <w:pStyle w:val="Link-BodyText"/>
      </w:pPr>
      <w:r>
        <w:t>Saul is adamant that sex work should be included in people’s “Don’t let the b******s grind you down,” he said.</w:t>
      </w:r>
    </w:p>
    <w:p w:rsidR="007E6A85" w:rsidRDefault="004D6DD0" w:rsidP="004D6DD0">
      <w:pPr>
        <w:pStyle w:val="Link-BodyText"/>
      </w:pPr>
      <w:r>
        <w:t>However, the Coalition against Trafficking in Women Australia (CATWA) is opposed to sexual services being funded through the NDIS</w:t>
      </w:r>
      <w:r w:rsidR="007E6A85">
        <w:t>.</w:t>
      </w:r>
    </w:p>
    <w:p w:rsidR="004D6DD0" w:rsidRDefault="004D6DD0" w:rsidP="004D6DD0">
      <w:pPr>
        <w:pStyle w:val="Link-BodyText"/>
      </w:pPr>
      <w:r>
        <w:t xml:space="preserve">“CATWA is committed to fighting the exploitation of women in the sex industry and we support the assertion that it is inappropriate to fund sexual services through </w:t>
      </w:r>
      <w:r w:rsidRPr="004D6DD0">
        <w:t>the NDIS,” the organisation said in a statement to Link.</w:t>
      </w:r>
    </w:p>
    <w:p w:rsidR="004D6DD0" w:rsidRDefault="004D6DD0" w:rsidP="004D6DD0">
      <w:pPr>
        <w:pStyle w:val="Link-BodyText"/>
      </w:pPr>
      <w:r w:rsidRPr="004D6DD0">
        <w:t>“Advocates in the sex industry maintain that they are providing a social service by allowing people with disabilities to express themselves sexually, but women in the sex industry are often marginalised and suffer high rates of abuse, as do many people with disabilities. To suggest that one marginalised group should be paid to service another is an affront to both.</w:t>
      </w:r>
    </w:p>
    <w:p w:rsidR="004D6DD0" w:rsidRDefault="004D6DD0" w:rsidP="004D6DD0">
      <w:pPr>
        <w:pStyle w:val="Link-BodyText"/>
      </w:pPr>
      <w:r>
        <w:t xml:space="preserve">“This is also an insult to many people with disabilities because it implies that they are incapable of forming intimate or loving relationships of a non-commercial kind.” </w:t>
      </w:r>
    </w:p>
    <w:p w:rsidR="007E6A85" w:rsidRDefault="004D6DD0" w:rsidP="004D6DD0">
      <w:pPr>
        <w:pStyle w:val="Link-BodyText"/>
      </w:pPr>
      <w:r>
        <w:t>Kat Morrison is the general manager of SIN, a South Australian organisation providing health and safety information to sex workers</w:t>
      </w:r>
      <w:r w:rsidR="007E6A85">
        <w:t>.</w:t>
      </w:r>
    </w:p>
    <w:p w:rsidR="004D6DD0" w:rsidRDefault="004D6DD0" w:rsidP="004D6DD0">
      <w:pPr>
        <w:pStyle w:val="Link-BodyText"/>
      </w:pPr>
      <w:r>
        <w:t>“Most people do not consider the barriers and obstacles people with disabilities may face when attempting to engage in sexual/sensual practises,” Kat said.</w:t>
      </w:r>
    </w:p>
    <w:p w:rsidR="004D6DD0" w:rsidRDefault="004D6DD0" w:rsidP="004D6DD0">
      <w:pPr>
        <w:pStyle w:val="Link-BodyText"/>
      </w:pPr>
      <w:r>
        <w:t xml:space="preserve">Sin holds Disability Training workshops for sex workers </w:t>
      </w:r>
      <w:proofErr w:type="gramStart"/>
      <w:r>
        <w:t>who  would</w:t>
      </w:r>
      <w:proofErr w:type="gramEnd"/>
      <w:r>
        <w:t xml:space="preserve"> like to work with clients who have a disability.</w:t>
      </w:r>
    </w:p>
    <w:p w:rsidR="004D6DD0" w:rsidRDefault="004D6DD0" w:rsidP="004D6DD0">
      <w:pPr>
        <w:pStyle w:val="Link-BodyText"/>
      </w:pPr>
      <w:r w:rsidRPr="004D6DD0">
        <w:t>“Guidance is delivered around consent, informed consent, enthusiastic consent, information sharing, boundary setting, and safety</w:t>
      </w:r>
      <w:r>
        <w:t xml:space="preserve"> </w:t>
      </w:r>
      <w:r w:rsidRPr="004D6DD0">
        <w:t>– amongst other topics,” she said.</w:t>
      </w:r>
    </w:p>
    <w:p w:rsidR="004D6DD0" w:rsidRDefault="004D6DD0" w:rsidP="004D6DD0">
      <w:pPr>
        <w:pStyle w:val="Link-BodyText"/>
      </w:pPr>
      <w:r>
        <w:t>“After sex workers complete</w:t>
      </w:r>
      <w:r w:rsidR="00980933">
        <w:t xml:space="preserve"> </w:t>
      </w:r>
      <w:r>
        <w:t xml:space="preserve">the training (which is run by SIN peer workers) they have the option of being added to our “disability referral </w:t>
      </w:r>
      <w:proofErr w:type="gramStart"/>
      <w:r>
        <w:t>list“</w:t>
      </w:r>
      <w:proofErr w:type="gramEnd"/>
      <w:r>
        <w:t>.</w:t>
      </w:r>
    </w:p>
    <w:p w:rsidR="004D6DD0" w:rsidRDefault="004D6DD0" w:rsidP="004D6DD0">
      <w:pPr>
        <w:pStyle w:val="Link-BodyText"/>
      </w:pPr>
      <w:r>
        <w:t>“The list may be requested by the person with the disability, their support worker, their clinician, their friends, and their family; we have experienced requests from all of the aforementioned groups.”</w:t>
      </w:r>
    </w:p>
    <w:p w:rsidR="004D6DD0" w:rsidRDefault="004D6DD0" w:rsidP="004D6DD0">
      <w:pPr>
        <w:pStyle w:val="Link-BodyText"/>
      </w:pPr>
      <w:r>
        <w:t xml:space="preserve">For </w:t>
      </w:r>
      <w:proofErr w:type="spellStart"/>
      <w:r>
        <w:t>Melinah</w:t>
      </w:r>
      <w:proofErr w:type="spellEnd"/>
      <w:r>
        <w:t>, sex work means freedom.</w:t>
      </w:r>
    </w:p>
    <w:p w:rsidR="007E6A85" w:rsidRDefault="004D6DD0" w:rsidP="004D6DD0">
      <w:pPr>
        <w:pStyle w:val="Link-BodyText"/>
      </w:pPr>
      <w:r>
        <w:lastRenderedPageBreak/>
        <w:t>“That’s one of the reasons why I started in this industry. I could be who I truly feel inside. No boundaries. No bull,” she said</w:t>
      </w:r>
      <w:r w:rsidR="007E6A85">
        <w:t>.</w:t>
      </w:r>
    </w:p>
    <w:p w:rsidR="004D6DD0" w:rsidRPr="002B31B6" w:rsidRDefault="004D6DD0" w:rsidP="004D6DD0">
      <w:pPr>
        <w:pStyle w:val="Link-BodyText"/>
      </w:pPr>
      <w:r>
        <w:t>“To be seen beyond the wheelchair… reclaiming the power.”</w:t>
      </w:r>
    </w:p>
    <w:p w:rsidR="002F3DB9" w:rsidRDefault="00900685" w:rsidP="006B1462">
      <w:pPr>
        <w:pStyle w:val="Link-BodyTextItalic"/>
      </w:pPr>
      <w:hyperlink r:id="rId18" w:history="1">
        <w:r w:rsidR="004D6DD0" w:rsidRPr="00F90E88">
          <w:rPr>
            <w:rStyle w:val="Hyperlink"/>
          </w:rPr>
          <w:t>www.touchingbase.org</w:t>
        </w:r>
      </w:hyperlink>
      <w:r w:rsidR="004D6DD0">
        <w:t xml:space="preserve"> </w:t>
      </w:r>
    </w:p>
    <w:p w:rsidR="004D6DD0" w:rsidRDefault="00900685" w:rsidP="006B1462">
      <w:pPr>
        <w:pStyle w:val="Link-BodyTextItalic"/>
      </w:pPr>
      <w:hyperlink r:id="rId19" w:history="1">
        <w:r w:rsidR="004D6DD0" w:rsidRPr="00F90E88">
          <w:rPr>
            <w:rStyle w:val="Hyperlink"/>
          </w:rPr>
          <w:t>www.sin.org.au</w:t>
        </w:r>
      </w:hyperlink>
    </w:p>
    <w:p w:rsidR="006B1462" w:rsidRDefault="006B1462" w:rsidP="006B1462">
      <w:pPr>
        <w:pStyle w:val="Link-BodyTextItalic"/>
      </w:pPr>
      <w:r>
        <w:t>[Images]</w:t>
      </w:r>
      <w:r w:rsidR="002F3DB9">
        <w:t xml:space="preserve"> Neon sign displaying the word "sex"; </w:t>
      </w:r>
      <w:r w:rsidR="004D6DD0" w:rsidRPr="004D6DD0">
        <w:t xml:space="preserve">Award-winning adult film actress, webcam performer, escort, public speaker and activist </w:t>
      </w:r>
      <w:proofErr w:type="spellStart"/>
      <w:r w:rsidR="004D6DD0" w:rsidRPr="004D6DD0">
        <w:t>Melinah</w:t>
      </w:r>
      <w:proofErr w:type="spellEnd"/>
      <w:r w:rsidR="004D6DD0" w:rsidRPr="004D6DD0">
        <w:t xml:space="preserve"> Viking</w:t>
      </w:r>
      <w:r w:rsidR="002F3DB9">
        <w:t xml:space="preserve">; </w:t>
      </w:r>
      <w:r w:rsidR="004D6DD0" w:rsidRPr="004D6DD0">
        <w:t xml:space="preserve">Saul </w:t>
      </w:r>
      <w:proofErr w:type="spellStart"/>
      <w:r w:rsidR="004D6DD0" w:rsidRPr="004D6DD0">
        <w:t>Isbister</w:t>
      </w:r>
      <w:proofErr w:type="spellEnd"/>
      <w:r w:rsidR="004D6DD0" w:rsidRPr="004D6DD0">
        <w:t xml:space="preserve"> is the president of Touching Base</w:t>
      </w:r>
      <w:r w:rsidR="002F3DB9">
        <w:t xml:space="preserve">; Cropped image of two people in bed showing arms and hair; </w:t>
      </w:r>
      <w:r w:rsidR="004D6DD0" w:rsidRPr="004D6DD0">
        <w:t>Mardi Gras 2014 by photographer Catherine Scott.</w:t>
      </w:r>
    </w:p>
    <w:p w:rsidR="006B1462" w:rsidRDefault="006B1462" w:rsidP="006B1462">
      <w:pPr>
        <w:rPr>
          <w:i/>
          <w:iCs/>
        </w:rPr>
      </w:pPr>
      <w:r>
        <w:br w:type="page"/>
      </w:r>
    </w:p>
    <w:p w:rsidR="006B1462" w:rsidRDefault="006B1462" w:rsidP="006B1462">
      <w:pPr>
        <w:pStyle w:val="Link-H1"/>
        <w:outlineLvl w:val="0"/>
      </w:pPr>
      <w:r>
        <w:lastRenderedPageBreak/>
        <w:t>[</w:t>
      </w:r>
      <w:r w:rsidR="004D6DD0">
        <w:t>People</w:t>
      </w:r>
      <w:r>
        <w:t>]</w:t>
      </w:r>
    </w:p>
    <w:p w:rsidR="009E79A0" w:rsidRDefault="004D6DD0" w:rsidP="006B1462">
      <w:pPr>
        <w:pStyle w:val="Link-H2"/>
        <w:rPr>
          <w:sz w:val="40"/>
          <w:szCs w:val="40"/>
        </w:rPr>
      </w:pPr>
      <w:r w:rsidRPr="004D6DD0">
        <w:rPr>
          <w:sz w:val="40"/>
          <w:szCs w:val="40"/>
        </w:rPr>
        <w:t>HIGH HOPES</w:t>
      </w:r>
    </w:p>
    <w:p w:rsidR="002F3DB9" w:rsidRDefault="002F3DB9" w:rsidP="002F3DB9">
      <w:pPr>
        <w:pStyle w:val="Link-H2"/>
      </w:pPr>
      <w:r>
        <w:t xml:space="preserve">By Cat </w:t>
      </w:r>
      <w:proofErr w:type="spellStart"/>
      <w:r>
        <w:t>Rodie</w:t>
      </w:r>
      <w:proofErr w:type="spellEnd"/>
    </w:p>
    <w:p w:rsidR="007E6A85" w:rsidRDefault="009602A3" w:rsidP="002F3DB9">
      <w:pPr>
        <w:pStyle w:val="Link-H2"/>
      </w:pPr>
      <w:r>
        <w:t xml:space="preserve">[INTRODUCTION] </w:t>
      </w:r>
      <w:r w:rsidR="009E79A0" w:rsidRPr="009E79A0">
        <w:t>When the National Disability Insurance Scheme (NDIS) was launched back in 2013, Rayna Lamb, had high hopes</w:t>
      </w:r>
      <w:r w:rsidR="007E6A85">
        <w:t>.</w:t>
      </w:r>
    </w:p>
    <w:p w:rsidR="006B1462" w:rsidRDefault="006B1462" w:rsidP="006B1462">
      <w:pPr>
        <w:pStyle w:val="Link-BodyText"/>
      </w:pPr>
      <w:r>
        <w:t>[MAIN STORY]</w:t>
      </w:r>
      <w:r w:rsidR="009E79A0">
        <w:t xml:space="preserve"> T</w:t>
      </w:r>
      <w:r w:rsidR="009E79A0" w:rsidRPr="009E79A0">
        <w:t>he disability activist, who has cerebral palsy, thought that the new system would be empowering for the people it was</w:t>
      </w:r>
      <w:r w:rsidR="009E79A0">
        <w:t xml:space="preserve"> </w:t>
      </w:r>
      <w:r w:rsidR="009E79A0" w:rsidRPr="009E79A0">
        <w:t>designed to support</w:t>
      </w:r>
      <w:r w:rsidR="009E79A0">
        <w:t>.</w:t>
      </w:r>
    </w:p>
    <w:p w:rsidR="007E6A85" w:rsidRDefault="009E79A0" w:rsidP="009E79A0">
      <w:pPr>
        <w:pStyle w:val="Link-BodyText"/>
      </w:pPr>
      <w:r>
        <w:t>It soon became apparent that while parts of the new scheme worked well, there were some fundamental flaws that left people with disability scrabbling for support and information. Rayna felt compelled to step in</w:t>
      </w:r>
      <w:r w:rsidR="007E6A85">
        <w:t>.</w:t>
      </w:r>
    </w:p>
    <w:p w:rsidR="007E6A85" w:rsidRDefault="009E79A0" w:rsidP="009E79A0">
      <w:pPr>
        <w:pStyle w:val="Link-BodyText"/>
      </w:pPr>
      <w:r>
        <w:t>“When NDIS works, it works really well – but it isn’t working for everyone. And when it doesn’t work, it causes enormous distress,” she said</w:t>
      </w:r>
      <w:r w:rsidR="007E6A85">
        <w:t>.</w:t>
      </w:r>
    </w:p>
    <w:p w:rsidR="009E79A0" w:rsidRDefault="009E79A0" w:rsidP="009E79A0">
      <w:pPr>
        <w:pStyle w:val="Link-BodyText"/>
      </w:pPr>
      <w:r>
        <w:t>Knowing that peer support was “absolutely essential” Rayna set up a Facebook group, NDIS Grassroots Discussion, so that people trying to access NDIS had a place to go.</w:t>
      </w:r>
    </w:p>
    <w:p w:rsidR="007E6A85" w:rsidRDefault="009E79A0" w:rsidP="009E79A0">
      <w:pPr>
        <w:pStyle w:val="Link-BodyText"/>
      </w:pPr>
      <w:r>
        <w:t>“It was important that people with disabilities could band together. We are the experts on our own lives – we are best placed to support each other,” she said</w:t>
      </w:r>
      <w:r w:rsidR="007E6A85">
        <w:t>.</w:t>
      </w:r>
    </w:p>
    <w:p w:rsidR="007E6A85" w:rsidRDefault="009E79A0" w:rsidP="009E79A0">
      <w:pPr>
        <w:pStyle w:val="Link-BodyText"/>
      </w:pPr>
      <w:r>
        <w:t>Now, with just under 50,000 members, the group deals with a wide variety of issues from access to inconsistent (and sometimes incorrect) information. But there is one issue that clouds the entire scheme</w:t>
      </w:r>
      <w:r w:rsidR="007E6A85">
        <w:t>.</w:t>
      </w:r>
    </w:p>
    <w:p w:rsidR="007E6A85" w:rsidRDefault="009E79A0" w:rsidP="009E79A0">
      <w:pPr>
        <w:pStyle w:val="Link-BodyText"/>
      </w:pPr>
      <w:r>
        <w:t>“There is a fundamental lack of knowledge,” she said</w:t>
      </w:r>
      <w:r w:rsidR="007E6A85">
        <w:t>.</w:t>
      </w:r>
    </w:p>
    <w:p w:rsidR="009E79A0" w:rsidRDefault="009E79A0" w:rsidP="009E79A0">
      <w:pPr>
        <w:pStyle w:val="Link-BodyText"/>
      </w:pPr>
      <w:r>
        <w:t>“[The NDIS] is still run with an assumption that people with disabilities are not able to make competent decisions about our lives.”</w:t>
      </w:r>
    </w:p>
    <w:p w:rsidR="009602A3" w:rsidRDefault="009E79A0" w:rsidP="009E79A0">
      <w:pPr>
        <w:pStyle w:val="Link-BodyText"/>
      </w:pPr>
      <w:r>
        <w:t>Although clear not everyone at the National Disability Insurance Agency (NDIA) thought this way, it was an attitude she believes was rife.</w:t>
      </w:r>
    </w:p>
    <w:p w:rsidR="007E6A85" w:rsidRDefault="009E79A0" w:rsidP="009E79A0">
      <w:pPr>
        <w:pStyle w:val="Link-BodyText"/>
      </w:pPr>
      <w:r>
        <w:t>“People with disability don’t have any control in the way that the scheme is run,” she said</w:t>
      </w:r>
      <w:r w:rsidR="007E6A85">
        <w:t>.</w:t>
      </w:r>
    </w:p>
    <w:p w:rsidR="009602A3" w:rsidRDefault="009E79A0" w:rsidP="009E79A0">
      <w:pPr>
        <w:pStyle w:val="Link-BodyText"/>
      </w:pPr>
      <w:r>
        <w:t>Rayna’s far from alone in this belief.</w:t>
      </w:r>
    </w:p>
    <w:p w:rsidR="009E79A0" w:rsidRDefault="009E79A0" w:rsidP="009E79A0">
      <w:pPr>
        <w:pStyle w:val="Link-BodyText"/>
      </w:pPr>
      <w:r>
        <w:t>One of the headline findings in the recent Tune Review was that current NDIS participates do not feel recognised as experts in their own disability and that NDIA staff do not understand disability or appreciate the challenges people with disability face as part of everyday life.</w:t>
      </w:r>
    </w:p>
    <w:p w:rsidR="007E6A85" w:rsidRDefault="009E79A0" w:rsidP="009E79A0">
      <w:pPr>
        <w:pStyle w:val="Link-BodyText"/>
      </w:pPr>
      <w:proofErr w:type="spellStart"/>
      <w:r>
        <w:t>Romola</w:t>
      </w:r>
      <w:proofErr w:type="spellEnd"/>
      <w:r>
        <w:t xml:space="preserve"> Hollywood is the director of policy and advocacy at People with Disability Australia (PWDA)</w:t>
      </w:r>
      <w:r w:rsidR="007E6A85">
        <w:t>.</w:t>
      </w:r>
    </w:p>
    <w:p w:rsidR="007E6A85" w:rsidRDefault="009E79A0" w:rsidP="009E79A0">
      <w:pPr>
        <w:pStyle w:val="Link-BodyText"/>
      </w:pPr>
      <w:r>
        <w:t xml:space="preserve">“Overall, we are concerned that while the Tune Review makes many positive recommendations, it does not make any clear recommendation for staffing cap to be removed, for staff training particularly on </w:t>
      </w:r>
      <w:r w:rsidRPr="009E79A0">
        <w:t>“[The NDIS] is still run with an assumption that people with disabilities are not able to make competent decisions about our lives.”</w:t>
      </w:r>
      <w:r w:rsidR="00980933">
        <w:t xml:space="preserve"> </w:t>
      </w:r>
      <w:r>
        <w:t>disability rights and for more people with disability employed. These are key issues that have to be urgently addressed,” she said</w:t>
      </w:r>
      <w:r w:rsidR="007E6A85">
        <w:t>.</w:t>
      </w:r>
    </w:p>
    <w:p w:rsidR="007E6A85" w:rsidRDefault="009E79A0" w:rsidP="009E79A0">
      <w:pPr>
        <w:pStyle w:val="Link-BodyText"/>
      </w:pPr>
      <w:r>
        <w:t>A common criticism of the scheme is that there’s far too much unnecessary red tape for participants to cut through and delays can be stressful and demoralising</w:t>
      </w:r>
      <w:r w:rsidR="007E6A85">
        <w:t>.</w:t>
      </w:r>
    </w:p>
    <w:p w:rsidR="007E6A85" w:rsidRDefault="009E79A0" w:rsidP="009E79A0">
      <w:pPr>
        <w:pStyle w:val="Link-BodyText"/>
      </w:pPr>
      <w:r>
        <w:lastRenderedPageBreak/>
        <w:t xml:space="preserve">“It’s not uncommon for people to tell a story of the fact that they applied for the scheme and it took ages for the application to be assessed and for them to be deemed eligible for the scheme,” </w:t>
      </w:r>
      <w:proofErr w:type="spellStart"/>
      <w:r>
        <w:t>Romola</w:t>
      </w:r>
      <w:proofErr w:type="spellEnd"/>
      <w:r>
        <w:t xml:space="preserve"> said</w:t>
      </w:r>
      <w:r w:rsidR="007E6A85">
        <w:t>.</w:t>
      </w:r>
    </w:p>
    <w:p w:rsidR="009E79A0" w:rsidRDefault="009E79A0" w:rsidP="009E79A0">
      <w:pPr>
        <w:pStyle w:val="Link-BodyText"/>
      </w:pPr>
      <w:r>
        <w:t>“People experience such delays or find the system so complex that they kind of give up.”</w:t>
      </w:r>
    </w:p>
    <w:p w:rsidR="007E6A85" w:rsidRDefault="009E79A0" w:rsidP="009E79A0">
      <w:pPr>
        <w:pStyle w:val="Link-BodyText"/>
      </w:pPr>
      <w:r>
        <w:t>Through her advocacy work NDIS Grassroots Discussion, Rayna has seen the impact of bureaucracy many times. Examples include the parents of a child with Down syndrome being asked when their child was expected to get “better” and permanent wheelchair users being asked to prove they can’t walk</w:t>
      </w:r>
      <w:r w:rsidR="007E6A85">
        <w:t>.</w:t>
      </w:r>
    </w:p>
    <w:p w:rsidR="009E79A0" w:rsidRDefault="009E79A0" w:rsidP="009E79A0">
      <w:pPr>
        <w:pStyle w:val="Link-BodyText"/>
      </w:pPr>
      <w:r>
        <w:t>“I’ve heard so many of these stories,” Rayna said.</w:t>
      </w:r>
    </w:p>
    <w:p w:rsidR="009E79A0" w:rsidRDefault="009E79A0" w:rsidP="009E79A0">
      <w:pPr>
        <w:pStyle w:val="Link-BodyText"/>
      </w:pPr>
      <w:r>
        <w:t>“It’s frightening that people who get paid to decide on what support we need have such lack of understanding.</w:t>
      </w:r>
    </w:p>
    <w:p w:rsidR="009602A3" w:rsidRDefault="009E79A0" w:rsidP="009E79A0">
      <w:pPr>
        <w:pStyle w:val="Link-BodyText"/>
      </w:pPr>
      <w:r>
        <w:t>“What able bodied people think is acceptable to live with is often horrifying.”</w:t>
      </w:r>
    </w:p>
    <w:p w:rsidR="009E79A0" w:rsidRDefault="009E79A0" w:rsidP="009E79A0">
      <w:pPr>
        <w:pStyle w:val="Link-BodyText"/>
      </w:pPr>
      <w:r w:rsidRPr="009E79A0">
        <w:t>But there is a clear solution.</w:t>
      </w:r>
    </w:p>
    <w:p w:rsidR="007E6A85" w:rsidRDefault="009E79A0" w:rsidP="009E79A0">
      <w:pPr>
        <w:pStyle w:val="Link-BodyText"/>
      </w:pPr>
      <w:r>
        <w:t>“There are people with disabilities in Australia who have the experience, knowledge and professionalism to provide that. Why isn’t NDIA hiring us?” she said</w:t>
      </w:r>
      <w:r w:rsidR="007E6A85">
        <w:t>.</w:t>
      </w:r>
    </w:p>
    <w:p w:rsidR="009E79A0" w:rsidRDefault="009E79A0" w:rsidP="009E79A0">
      <w:pPr>
        <w:pStyle w:val="Link-BodyText"/>
      </w:pPr>
      <w:r>
        <w:t>When asked, an NDIA spokesperson said more than 11 per cent of NDIA staff have a disability, which was well above the Commonwealth target of 7 per cent across the public service.</w:t>
      </w:r>
    </w:p>
    <w:p w:rsidR="009E79A0" w:rsidRDefault="009E79A0" w:rsidP="009E79A0">
      <w:pPr>
        <w:pStyle w:val="Link-BodyText"/>
      </w:pPr>
      <w:r>
        <w:t>“The NDIA is also investing in building capability and awareness of disability for all its staff and partners,” the spokesperson said.</w:t>
      </w:r>
    </w:p>
    <w:p w:rsidR="009E79A0" w:rsidRPr="002B31B6" w:rsidRDefault="009E79A0" w:rsidP="009E79A0">
      <w:pPr>
        <w:pStyle w:val="Link-BodyText"/>
      </w:pPr>
      <w:r>
        <w:t>“As part of this, the NDIA has collaborated with the Disability Advocacy Network of Australia (DANA) and other groups such as Australian Autism Alliance, Prader-Willi Syndrome Australia and Down Syndrome Australia to build knowledge and real-life stories into the education and training curriculum for all staff.”</w:t>
      </w:r>
    </w:p>
    <w:p w:rsidR="009E79A0" w:rsidRDefault="00900685" w:rsidP="006B1462">
      <w:pPr>
        <w:pStyle w:val="Link-BodyTextItalic"/>
      </w:pPr>
      <w:hyperlink r:id="rId20" w:history="1">
        <w:r w:rsidR="009E79A0" w:rsidRPr="00F90E88">
          <w:rPr>
            <w:rStyle w:val="Hyperlink"/>
          </w:rPr>
          <w:t>www.pwd.org.au</w:t>
        </w:r>
      </w:hyperlink>
    </w:p>
    <w:p w:rsidR="006B1462" w:rsidRDefault="006B1462" w:rsidP="006B1462">
      <w:pPr>
        <w:pStyle w:val="Link-BodyTextItalic"/>
      </w:pPr>
      <w:r>
        <w:t>[Images]</w:t>
      </w:r>
      <w:r w:rsidR="009E79A0" w:rsidRPr="009E79A0">
        <w:t xml:space="preserve"> Disability activist Rayna Lamb</w:t>
      </w:r>
      <w:r w:rsidR="009602A3">
        <w:t xml:space="preserve">; </w:t>
      </w:r>
      <w:r w:rsidR="009E79A0" w:rsidRPr="009E79A0">
        <w:t xml:space="preserve">Director of policy and advocacy at People with Disability Australia </w:t>
      </w:r>
      <w:proofErr w:type="spellStart"/>
      <w:r w:rsidR="009E79A0" w:rsidRPr="009E79A0">
        <w:t>Romola</w:t>
      </w:r>
      <w:proofErr w:type="spellEnd"/>
      <w:r w:rsidR="009E79A0" w:rsidRPr="009E79A0">
        <w:t xml:space="preserve"> Hollywood.</w:t>
      </w:r>
    </w:p>
    <w:p w:rsidR="006B1462" w:rsidRDefault="006B1462" w:rsidP="006B1462">
      <w:pPr>
        <w:rPr>
          <w:i/>
          <w:iCs/>
        </w:rPr>
      </w:pPr>
      <w:r>
        <w:br w:type="page"/>
      </w:r>
    </w:p>
    <w:p w:rsidR="009E79A0" w:rsidRDefault="009E79A0" w:rsidP="006B1462">
      <w:pPr>
        <w:pStyle w:val="Link-H2"/>
        <w:rPr>
          <w:sz w:val="40"/>
          <w:szCs w:val="40"/>
        </w:rPr>
      </w:pPr>
      <w:r w:rsidRPr="009E79A0">
        <w:rPr>
          <w:sz w:val="40"/>
          <w:szCs w:val="40"/>
        </w:rPr>
        <w:lastRenderedPageBreak/>
        <w:t>Teaching the deaf in Bhutan</w:t>
      </w:r>
    </w:p>
    <w:p w:rsidR="00664AE0" w:rsidRDefault="00664AE0" w:rsidP="006B1462">
      <w:pPr>
        <w:pStyle w:val="Link-H2"/>
      </w:pPr>
      <w:r>
        <w:t xml:space="preserve">By Dave </w:t>
      </w:r>
      <w:proofErr w:type="spellStart"/>
      <w:r>
        <w:t>Fagg</w:t>
      </w:r>
      <w:proofErr w:type="spellEnd"/>
    </w:p>
    <w:p w:rsidR="006B1462" w:rsidRPr="002B31B6" w:rsidRDefault="009E79A0" w:rsidP="006B1462">
      <w:pPr>
        <w:pStyle w:val="Link-H2"/>
      </w:pPr>
      <w:r w:rsidRPr="009E79A0">
        <w:t>Before making the journey to Bhutan, Robyn Whitney had worked in the Australian deaf community for over 25 years.</w:t>
      </w:r>
    </w:p>
    <w:p w:rsidR="006B1462" w:rsidRDefault="006B1462" w:rsidP="006B1462">
      <w:pPr>
        <w:pStyle w:val="Link-BodyText"/>
      </w:pPr>
      <w:r>
        <w:t>[MAIN STORY]</w:t>
      </w:r>
      <w:r w:rsidR="009E79A0">
        <w:t xml:space="preserve"> R</w:t>
      </w:r>
      <w:r w:rsidR="009E79A0" w:rsidRPr="009E79A0">
        <w:t xml:space="preserve">obyn, who is deaf, was working in Queensland as an </w:t>
      </w:r>
      <w:proofErr w:type="spellStart"/>
      <w:r w:rsidR="009E79A0" w:rsidRPr="009E79A0">
        <w:t>Auslan</w:t>
      </w:r>
      <w:proofErr w:type="spellEnd"/>
      <w:r w:rsidR="009E79A0" w:rsidRPr="009E79A0">
        <w:t xml:space="preserve"> coach for the</w:t>
      </w:r>
      <w:r w:rsidR="009E79A0">
        <w:t xml:space="preserve"> </w:t>
      </w:r>
      <w:r w:rsidR="009E79A0" w:rsidRPr="009E79A0">
        <w:t>education department when she saw an advertisement for the Australian Volunteers Program (AVP).</w:t>
      </w:r>
    </w:p>
    <w:p w:rsidR="009E79A0" w:rsidRDefault="009E79A0" w:rsidP="006B1462">
      <w:pPr>
        <w:pStyle w:val="Link-BodyText"/>
      </w:pPr>
      <w:r w:rsidRPr="009E79A0">
        <w:t xml:space="preserve">Before long, she was on her way to Bhutan, a small Buddhist kingdom in the Himalayas. There, she’s helping to train Bhutanese teachers of the deaf at the </w:t>
      </w:r>
      <w:proofErr w:type="spellStart"/>
      <w:r w:rsidRPr="009E79A0">
        <w:t>Wangsel</w:t>
      </w:r>
      <w:proofErr w:type="spellEnd"/>
      <w:r w:rsidRPr="009E79A0">
        <w:t xml:space="preserve"> Institute.</w:t>
      </w:r>
    </w:p>
    <w:p w:rsidR="009E79A0" w:rsidRDefault="009E79A0" w:rsidP="009E79A0">
      <w:pPr>
        <w:pStyle w:val="Link-BodyText"/>
      </w:pPr>
      <w:r>
        <w:t>“I am enjoying it immensely living and working in Bhutan,” she said.</w:t>
      </w:r>
    </w:p>
    <w:p w:rsidR="009E79A0" w:rsidRDefault="009E79A0" w:rsidP="009E79A0">
      <w:pPr>
        <w:pStyle w:val="Link-BodyText"/>
      </w:pPr>
      <w:r>
        <w:t>“I’ve learnt so much about culture and customs here as well as learning Bhutanese sign language. Also, the mountain scenery is just stunning.”</w:t>
      </w:r>
    </w:p>
    <w:p w:rsidR="007E6A85" w:rsidRDefault="009E79A0" w:rsidP="009E79A0">
      <w:pPr>
        <w:pStyle w:val="Link-BodyText"/>
      </w:pPr>
      <w:r>
        <w:t>Being deaf in Bhutan is very difficult. Deaf people often experience isolation and misunderstanding about the cause of their deafness, and employment is limited to service jobs and some practical trades</w:t>
      </w:r>
      <w:r w:rsidR="007E6A85">
        <w:t>.</w:t>
      </w:r>
    </w:p>
    <w:p w:rsidR="007E6A85" w:rsidRDefault="009E79A0" w:rsidP="009E79A0">
      <w:pPr>
        <w:pStyle w:val="Link-BodyText"/>
      </w:pPr>
      <w:r>
        <w:t>Education for deaf children only began in 2003, and training for teachers of the deaf is usually limited to short-term workshops, which makes Robyn’s work very significant</w:t>
      </w:r>
      <w:r w:rsidR="007E6A85">
        <w:t>.</w:t>
      </w:r>
    </w:p>
    <w:p w:rsidR="009E79A0" w:rsidRDefault="009E79A0" w:rsidP="009E79A0">
      <w:pPr>
        <w:pStyle w:val="Link-BodyText"/>
      </w:pPr>
      <w:r>
        <w:t>“The impact of having a well-trained teacher who is fluent in sign language if you are deaf is enormous,” she said.</w:t>
      </w:r>
    </w:p>
    <w:p w:rsidR="007E6A85" w:rsidRDefault="009E79A0" w:rsidP="009E79A0">
      <w:pPr>
        <w:pStyle w:val="Link-BodyText"/>
      </w:pPr>
      <w:r>
        <w:t xml:space="preserve">AVP program director Zoë </w:t>
      </w:r>
      <w:proofErr w:type="spellStart"/>
      <w:r>
        <w:t>Mander</w:t>
      </w:r>
      <w:proofErr w:type="spellEnd"/>
      <w:r>
        <w:t>-Jones said the program has been supporting volunteers to work abroad for the last 60 years</w:t>
      </w:r>
      <w:r w:rsidR="007E6A85">
        <w:t>.</w:t>
      </w:r>
    </w:p>
    <w:p w:rsidR="009E79A0" w:rsidRDefault="009E79A0" w:rsidP="009E79A0">
      <w:pPr>
        <w:pStyle w:val="Link-BodyText"/>
      </w:pPr>
      <w:r>
        <w:t>“We have a strong emphasis on reflecting the diversity of Australian life, so we are particularly interested in recruiting people who have worked in the disability sector, or who themselves have a lived experience of disability,” she said.</w:t>
      </w:r>
    </w:p>
    <w:p w:rsidR="007E6A85" w:rsidRDefault="009E79A0" w:rsidP="009E79A0">
      <w:pPr>
        <w:pStyle w:val="Link-BodyText"/>
      </w:pPr>
      <w:r>
        <w:t>Robyn said AVP’s been really supportive and have provided physical improvements to her accommodation and sign-language interpreters during her volunteer training</w:t>
      </w:r>
      <w:r w:rsidR="007E6A85">
        <w:t>.</w:t>
      </w:r>
    </w:p>
    <w:p w:rsidR="009E79A0" w:rsidRDefault="009E79A0" w:rsidP="009E79A0">
      <w:pPr>
        <w:pStyle w:val="Link-BodyText"/>
      </w:pPr>
      <w:r>
        <w:t>She reckons people considering volunteering overseas should go for it.</w:t>
      </w:r>
    </w:p>
    <w:p w:rsidR="009E79A0" w:rsidRDefault="009E79A0" w:rsidP="009E79A0">
      <w:pPr>
        <w:pStyle w:val="Link-BodyText"/>
      </w:pPr>
      <w:r>
        <w:t>“It’s such a life-changing experience,” she said.</w:t>
      </w:r>
    </w:p>
    <w:p w:rsidR="009E79A0" w:rsidRPr="002B31B6" w:rsidRDefault="009E79A0" w:rsidP="009E79A0">
      <w:pPr>
        <w:pStyle w:val="Link-BodyText"/>
      </w:pPr>
      <w:r>
        <w:t>“You’ll learn about different cultures and get to contribute your skills to a community that will benefit for years to come.”</w:t>
      </w:r>
    </w:p>
    <w:p w:rsidR="009E79A0" w:rsidRDefault="00900685" w:rsidP="006B1462">
      <w:pPr>
        <w:pStyle w:val="Link-BodyTextItalic"/>
      </w:pPr>
      <w:hyperlink r:id="rId21" w:history="1">
        <w:r w:rsidR="009E79A0" w:rsidRPr="00F90E88">
          <w:rPr>
            <w:rStyle w:val="Hyperlink"/>
          </w:rPr>
          <w:t>www.australianvolunteers.com</w:t>
        </w:r>
      </w:hyperlink>
    </w:p>
    <w:p w:rsidR="006B1462" w:rsidRDefault="006B1462" w:rsidP="006B1462">
      <w:pPr>
        <w:pStyle w:val="Link-BodyTextItalic"/>
      </w:pPr>
      <w:r>
        <w:t>[Images]</w:t>
      </w:r>
      <w:r w:rsidR="009E79A0" w:rsidRPr="009E79A0">
        <w:t xml:space="preserve"> Robyn Whitney volunteering</w:t>
      </w:r>
      <w:r w:rsidR="009E79A0">
        <w:t xml:space="preserve"> in Bhutan</w:t>
      </w:r>
    </w:p>
    <w:p w:rsidR="006B1462" w:rsidRDefault="006B1462" w:rsidP="006B1462">
      <w:pPr>
        <w:rPr>
          <w:i/>
          <w:iCs/>
        </w:rPr>
      </w:pPr>
      <w:r>
        <w:br w:type="page"/>
      </w:r>
    </w:p>
    <w:p w:rsidR="009E79A0" w:rsidRDefault="009E79A0" w:rsidP="00794FC7">
      <w:pPr>
        <w:pStyle w:val="Link-H1"/>
      </w:pPr>
      <w:r>
        <w:lastRenderedPageBreak/>
        <w:t>[</w:t>
      </w:r>
      <w:r w:rsidRPr="00794FC7">
        <w:t>News</w:t>
      </w:r>
      <w:r>
        <w:t>]</w:t>
      </w:r>
    </w:p>
    <w:p w:rsidR="009E79A0" w:rsidRDefault="009E79A0" w:rsidP="00794FC7">
      <w:pPr>
        <w:pStyle w:val="Link-H1"/>
      </w:pPr>
      <w:r w:rsidRPr="009E79A0">
        <w:t>Dream job on the airwaves</w:t>
      </w:r>
    </w:p>
    <w:p w:rsidR="007E6A85" w:rsidRDefault="00794FC7" w:rsidP="00794FC7">
      <w:pPr>
        <w:pStyle w:val="Link-H2"/>
      </w:pPr>
      <w:r>
        <w:t xml:space="preserve">[INTRODUCTION] </w:t>
      </w:r>
      <w:r w:rsidR="009E79A0" w:rsidRPr="009E79A0">
        <w:t>Vision Australia Radio have announced the launch of a new national show that's being broadcast across its network of ten radio stations</w:t>
      </w:r>
      <w:r w:rsidR="007E6A85">
        <w:t>.</w:t>
      </w:r>
    </w:p>
    <w:p w:rsidR="009E79A0" w:rsidRDefault="009E79A0" w:rsidP="009E79A0">
      <w:pPr>
        <w:pStyle w:val="Link-BodyText"/>
      </w:pPr>
      <w:r>
        <w:t>[MAIN STORY] E</w:t>
      </w:r>
      <w:r w:rsidRPr="009E79A0">
        <w:t>very week, Studio 1 looks at life in Australia from a low vision and blind point of view.</w:t>
      </w:r>
    </w:p>
    <w:p w:rsidR="009E79A0" w:rsidRPr="009E79A0" w:rsidRDefault="009E79A0" w:rsidP="009E79A0">
      <w:pPr>
        <w:pStyle w:val="Link-BodyText"/>
        <w:rPr>
          <w:lang w:val="en-US"/>
        </w:rPr>
      </w:pPr>
      <w:r w:rsidRPr="009E79A0">
        <w:rPr>
          <w:lang w:val="en-US"/>
        </w:rPr>
        <w:t>The show is presented by Matthew</w:t>
      </w:r>
      <w:r>
        <w:rPr>
          <w:lang w:val="en-US"/>
        </w:rPr>
        <w:t xml:space="preserve"> </w:t>
      </w:r>
      <w:r w:rsidRPr="009E79A0">
        <w:rPr>
          <w:lang w:val="en-US"/>
        </w:rPr>
        <w:t>Layton who has over 20 years’ experience working in UK radio and has lived with low vision since birth.</w:t>
      </w:r>
    </w:p>
    <w:p w:rsidR="009E79A0" w:rsidRPr="009E79A0" w:rsidRDefault="009E79A0" w:rsidP="009E79A0">
      <w:pPr>
        <w:pStyle w:val="Link-BodyText"/>
        <w:rPr>
          <w:lang w:val="en-US"/>
        </w:rPr>
      </w:pPr>
      <w:r w:rsidRPr="009E79A0">
        <w:rPr>
          <w:lang w:val="en-US"/>
        </w:rPr>
        <w:t>“I’m really excited. Vision Australia have given me my dream job - to get the voices of as many blind and low vision people on the radio as possible,” Matthew said.</w:t>
      </w:r>
    </w:p>
    <w:p w:rsidR="009E79A0" w:rsidRPr="009E79A0" w:rsidRDefault="009E79A0" w:rsidP="009E79A0">
      <w:pPr>
        <w:pStyle w:val="Link-BodyText"/>
        <w:rPr>
          <w:lang w:val="en-US"/>
        </w:rPr>
      </w:pPr>
      <w:r w:rsidRPr="009E79A0">
        <w:rPr>
          <w:lang w:val="en-US"/>
        </w:rPr>
        <w:t>“My mission is to get people to tell their stories in their own way – as</w:t>
      </w:r>
      <w:r>
        <w:rPr>
          <w:lang w:val="en-US"/>
        </w:rPr>
        <w:t xml:space="preserve"> </w:t>
      </w:r>
      <w:r w:rsidRPr="009E79A0">
        <w:rPr>
          <w:lang w:val="en-US"/>
        </w:rPr>
        <w:t xml:space="preserve">fully rounded humans with emotions, passions and even, shock horror, every now and again, a sense of </w:t>
      </w:r>
      <w:proofErr w:type="spellStart"/>
      <w:r w:rsidRPr="009E79A0">
        <w:rPr>
          <w:lang w:val="en-US"/>
        </w:rPr>
        <w:t>humour</w:t>
      </w:r>
      <w:proofErr w:type="spellEnd"/>
      <w:r w:rsidRPr="009E79A0">
        <w:rPr>
          <w:lang w:val="en-US"/>
        </w:rPr>
        <w:t>.</w:t>
      </w:r>
    </w:p>
    <w:p w:rsidR="009E79A0" w:rsidRPr="009E79A0" w:rsidRDefault="009E79A0" w:rsidP="009E79A0">
      <w:pPr>
        <w:pStyle w:val="Link-BodyText"/>
        <w:rPr>
          <w:lang w:val="en-US"/>
        </w:rPr>
      </w:pPr>
      <w:r w:rsidRPr="009E79A0">
        <w:rPr>
          <w:lang w:val="en-US"/>
        </w:rPr>
        <w:t>“Topics we’re aiming to cover in the first couple of months include the bushfire crisis, commuting, the challenges facing young veterans and mental health issues that can arise from, or be augmented by, a visual impairment.”</w:t>
      </w:r>
    </w:p>
    <w:p w:rsidR="009E79A0" w:rsidRPr="009E79A0" w:rsidRDefault="009E79A0" w:rsidP="009E79A0">
      <w:pPr>
        <w:pStyle w:val="Link-BodyText"/>
        <w:rPr>
          <w:lang w:val="en-US"/>
        </w:rPr>
      </w:pPr>
      <w:r w:rsidRPr="009E79A0">
        <w:rPr>
          <w:lang w:val="en-US"/>
        </w:rPr>
        <w:t>If you want to contribute to the show or have any ideas about what topics could be discussed, get in touch either via twitter @</w:t>
      </w:r>
      <w:proofErr w:type="spellStart"/>
      <w:r w:rsidRPr="009E79A0">
        <w:rPr>
          <w:lang w:val="en-US"/>
        </w:rPr>
        <w:t>varadionetwork</w:t>
      </w:r>
      <w:proofErr w:type="spellEnd"/>
      <w:r w:rsidRPr="009E79A0">
        <w:rPr>
          <w:lang w:val="en-US"/>
        </w:rPr>
        <w:t xml:space="preserve"> or</w:t>
      </w:r>
      <w:r>
        <w:rPr>
          <w:lang w:val="en-US"/>
        </w:rPr>
        <w:t xml:space="preserve"> </w:t>
      </w:r>
      <w:r w:rsidRPr="009E79A0">
        <w:rPr>
          <w:lang w:val="en-US"/>
        </w:rPr>
        <w:t>by email at studio1@visionaustralia.org</w:t>
      </w:r>
    </w:p>
    <w:p w:rsidR="009E79A0" w:rsidRDefault="009E79A0" w:rsidP="009E79A0">
      <w:pPr>
        <w:pStyle w:val="Link-BodyText"/>
        <w:rPr>
          <w:lang w:val="en-US"/>
        </w:rPr>
      </w:pPr>
      <w:r w:rsidRPr="009E79A0">
        <w:rPr>
          <w:lang w:val="en-US"/>
        </w:rPr>
        <w:t>You can listen to the show on Vision Australia Radio, VA Radio Digital and on demand or as a podcast at varadio.org</w:t>
      </w:r>
    </w:p>
    <w:p w:rsidR="009E79A0" w:rsidRDefault="00900685" w:rsidP="00794FC7">
      <w:pPr>
        <w:pStyle w:val="Link-BodyTextItalic"/>
        <w:rPr>
          <w:lang w:val="en-US"/>
        </w:rPr>
      </w:pPr>
      <w:hyperlink r:id="rId22" w:history="1">
        <w:r w:rsidR="009E79A0" w:rsidRPr="00F90E88">
          <w:rPr>
            <w:rStyle w:val="Hyperlink"/>
            <w:lang w:val="en-US"/>
          </w:rPr>
          <w:t>www.facebook.com/VisionAustralia</w:t>
        </w:r>
      </w:hyperlink>
    </w:p>
    <w:p w:rsidR="009E79A0" w:rsidRPr="00FF5588" w:rsidRDefault="009E79A0" w:rsidP="009E79A0">
      <w:pPr>
        <w:pStyle w:val="Link-BodyText"/>
        <w:rPr>
          <w:i/>
          <w:iCs/>
          <w:lang w:val="en-US"/>
        </w:rPr>
      </w:pPr>
      <w:r w:rsidRPr="00FF5588">
        <w:rPr>
          <w:i/>
          <w:iCs/>
        </w:rPr>
        <w:t>[Image] Vision Australia Radio presenter Matthew Layton</w:t>
      </w:r>
    </w:p>
    <w:p w:rsidR="00794FC7" w:rsidRDefault="00794FC7" w:rsidP="002A4D29">
      <w:pPr>
        <w:pStyle w:val="Link-H1"/>
        <w:outlineLvl w:val="0"/>
        <w:rPr>
          <w:lang w:val="en-US"/>
        </w:rPr>
      </w:pPr>
      <w:r>
        <w:rPr>
          <w:lang w:val="en-US"/>
        </w:rPr>
        <w:br w:type="page"/>
      </w:r>
    </w:p>
    <w:p w:rsidR="009E79A0" w:rsidRDefault="009E79A0" w:rsidP="009E79A0">
      <w:pPr>
        <w:pStyle w:val="Link-H1"/>
        <w:outlineLvl w:val="0"/>
      </w:pPr>
      <w:r>
        <w:lastRenderedPageBreak/>
        <w:t>[Autism]</w:t>
      </w:r>
    </w:p>
    <w:p w:rsidR="009E79A0" w:rsidRDefault="009E79A0" w:rsidP="00794FC7">
      <w:pPr>
        <w:pStyle w:val="Link-H1"/>
      </w:pPr>
      <w:r w:rsidRPr="009E79A0">
        <w:t>A LIFE FULL OF ADVENTURES</w:t>
      </w:r>
    </w:p>
    <w:p w:rsidR="00794FC7" w:rsidRPr="00794FC7" w:rsidRDefault="00794FC7" w:rsidP="00794FC7">
      <w:pPr>
        <w:pStyle w:val="Link-H2"/>
      </w:pPr>
      <w:r w:rsidRPr="00794FC7">
        <w:t xml:space="preserve">By Bianca </w:t>
      </w:r>
      <w:proofErr w:type="spellStart"/>
      <w:r w:rsidRPr="00794FC7">
        <w:t>Wordley</w:t>
      </w:r>
      <w:proofErr w:type="spellEnd"/>
      <w:r w:rsidRPr="00794FC7">
        <w:t>. Cover images by Brett Hartwig.</w:t>
      </w:r>
    </w:p>
    <w:p w:rsidR="007E6A85" w:rsidRPr="00794FC7" w:rsidRDefault="00794FC7" w:rsidP="00794FC7">
      <w:pPr>
        <w:pStyle w:val="Link-H2"/>
      </w:pPr>
      <w:r w:rsidRPr="00794FC7">
        <w:t xml:space="preserve">[INTRODUCTION] </w:t>
      </w:r>
      <w:r w:rsidR="009E79A0" w:rsidRPr="00794FC7">
        <w:t>Patch, Fiona and Travis have shared many adventures together and along the way they’ve encouraged others to get out into the world and explore</w:t>
      </w:r>
      <w:r w:rsidR="007E6A85" w:rsidRPr="00794FC7">
        <w:t>.</w:t>
      </w:r>
    </w:p>
    <w:p w:rsidR="009E79A0" w:rsidRDefault="009E79A0" w:rsidP="009E79A0">
      <w:pPr>
        <w:pStyle w:val="Link-BodyText"/>
      </w:pPr>
      <w:r>
        <w:t>[MAIN STORY] N</w:t>
      </w:r>
      <w:r w:rsidRPr="009E79A0">
        <w:t>ot to take life for granted, the team behind ABC’s The Parenting Spectrum podcast, are always setting big family goals.</w:t>
      </w:r>
    </w:p>
    <w:p w:rsidR="007E6A85" w:rsidRDefault="009E79A0" w:rsidP="009E79A0">
      <w:pPr>
        <w:pStyle w:val="Link-BodyText"/>
      </w:pPr>
      <w:r>
        <w:t>One of their biggest adventures was in 2016 when they rode their bicycles nearly 6,000 km across America</w:t>
      </w:r>
      <w:r w:rsidR="007E6A85">
        <w:t>.</w:t>
      </w:r>
    </w:p>
    <w:p w:rsidR="009E79A0" w:rsidRDefault="009E79A0" w:rsidP="009E79A0">
      <w:pPr>
        <w:pStyle w:val="Link-BodyText"/>
      </w:pPr>
      <w:r>
        <w:t>Patch, who was seven at the time, and his dad Travis Saunders rode on a semi recumbent tandem, while his mum Fiona Churchman also rode with them on her own bike. They cycled for 79 days, from Washington State to the White House in Washington DC.</w:t>
      </w:r>
    </w:p>
    <w:p w:rsidR="007E6A85" w:rsidRDefault="009E79A0" w:rsidP="009E79A0">
      <w:pPr>
        <w:pStyle w:val="Link-BodyText"/>
      </w:pPr>
      <w:r>
        <w:t>They travelled through 12 American states and crossed six major mountain passes, including the Rocky Mountains and the Continental Divide and they rode across the Great Plains and cycled through the Appalachian Mountains</w:t>
      </w:r>
      <w:r w:rsidR="007E6A85">
        <w:t>.</w:t>
      </w:r>
    </w:p>
    <w:p w:rsidR="007E6A85" w:rsidRDefault="009E79A0" w:rsidP="009E79A0">
      <w:pPr>
        <w:pStyle w:val="Link-BodyText"/>
      </w:pPr>
      <w:r>
        <w:t>Patch was diagnosed with autism at 21 months old. He is mainly non-verbal and relies on other ways of communicating how he feels and what he wants</w:t>
      </w:r>
      <w:r w:rsidR="007E6A85">
        <w:t>.</w:t>
      </w:r>
    </w:p>
    <w:p w:rsidR="007E6A85" w:rsidRDefault="009E79A0" w:rsidP="009E79A0">
      <w:pPr>
        <w:pStyle w:val="Link-BodyText"/>
      </w:pPr>
      <w:r>
        <w:t xml:space="preserve">Travis said they used Patch’s strengths and interests, the love of movement and the great outdoors, to create an </w:t>
      </w:r>
      <w:proofErr w:type="gramStart"/>
      <w:r>
        <w:t>open air</w:t>
      </w:r>
      <w:proofErr w:type="gramEnd"/>
      <w:r>
        <w:t xml:space="preserve"> curriculum</w:t>
      </w:r>
      <w:r w:rsidR="007E6A85">
        <w:t>.</w:t>
      </w:r>
    </w:p>
    <w:p w:rsidR="007E6A85" w:rsidRDefault="009E79A0" w:rsidP="009E79A0">
      <w:pPr>
        <w:pStyle w:val="Link-BodyText"/>
      </w:pPr>
      <w:r>
        <w:t>“Our aim was to build Patch’s experiences as we camped in the wild, met new people, and most importantly show him anything is possible,” he said</w:t>
      </w:r>
      <w:r w:rsidR="007E6A85">
        <w:t>.</w:t>
      </w:r>
    </w:p>
    <w:p w:rsidR="007E6A85" w:rsidRDefault="009E79A0" w:rsidP="009E79A0">
      <w:pPr>
        <w:pStyle w:val="Link-BodyText"/>
      </w:pPr>
      <w:r>
        <w:t xml:space="preserve">His confidence soared and together as a family they faced </w:t>
      </w:r>
      <w:proofErr w:type="spellStart"/>
      <w:r>
        <w:t>therigours</w:t>
      </w:r>
      <w:proofErr w:type="spellEnd"/>
      <w:r>
        <w:t xml:space="preserve"> of biking 60km to 100km per day across rugged landscape</w:t>
      </w:r>
      <w:r w:rsidR="007E6A85">
        <w:t>.</w:t>
      </w:r>
    </w:p>
    <w:p w:rsidR="007E6A85" w:rsidRDefault="009E79A0" w:rsidP="009E79A0">
      <w:pPr>
        <w:pStyle w:val="Link-BodyText"/>
      </w:pPr>
      <w:r>
        <w:t>“We would camp, stay in strangers’ houses and hotels,” he explains</w:t>
      </w:r>
      <w:r w:rsidR="007E6A85">
        <w:t>.</w:t>
      </w:r>
    </w:p>
    <w:p w:rsidR="007E6A85" w:rsidRDefault="009E79A0" w:rsidP="009E79A0">
      <w:pPr>
        <w:pStyle w:val="Link-BodyText"/>
      </w:pPr>
      <w:r>
        <w:t>“</w:t>
      </w:r>
      <w:proofErr w:type="gramStart"/>
      <w:r>
        <w:t>Often</w:t>
      </w:r>
      <w:proofErr w:type="gramEnd"/>
      <w:r>
        <w:t xml:space="preserve"> we’d eat on the side of the road throughout the day and, when we were lucky, we ate out at restaurants or in a motel room</w:t>
      </w:r>
      <w:r w:rsidR="007E6A85">
        <w:t>.</w:t>
      </w:r>
    </w:p>
    <w:p w:rsidR="009E79A0" w:rsidRDefault="009E79A0" w:rsidP="009E79A0">
      <w:pPr>
        <w:pStyle w:val="Link-BodyText"/>
      </w:pPr>
      <w:r>
        <w:t>“We also saw hundreds of snakes and 40 bison stampeded through our campsite one night. That was pretty scary.”</w:t>
      </w:r>
    </w:p>
    <w:p w:rsidR="009E79A0" w:rsidRDefault="009E79A0" w:rsidP="009E79A0">
      <w:pPr>
        <w:pStyle w:val="Link-BodyText"/>
      </w:pPr>
      <w:r>
        <w:t>As Fiona explains, a lot has changed since their US adventure - one of the most notable changes being Patch, now 10, can ride his own bike.</w:t>
      </w:r>
    </w:p>
    <w:p w:rsidR="009E79A0" w:rsidRDefault="009E79A0" w:rsidP="009E79A0">
      <w:pPr>
        <w:pStyle w:val="Link-BodyText"/>
      </w:pPr>
      <w:r>
        <w:t>“It’s almost four years since we went on our cycling trip across the US,” she said.</w:t>
      </w:r>
    </w:p>
    <w:p w:rsidR="007E6A85" w:rsidRDefault="009E79A0" w:rsidP="009E79A0">
      <w:pPr>
        <w:pStyle w:val="Link-BodyText"/>
      </w:pPr>
      <w:r>
        <w:t>“We still talk about it often as a family and share photos and videos with Patch to remind him of all the incredible moments we experienced and the people we met along the way</w:t>
      </w:r>
      <w:r w:rsidR="007E6A85">
        <w:t>.</w:t>
      </w:r>
    </w:p>
    <w:p w:rsidR="009E79A0" w:rsidRDefault="009E79A0" w:rsidP="009E79A0">
      <w:pPr>
        <w:pStyle w:val="Link-BodyText"/>
      </w:pPr>
      <w:r>
        <w:t>“It was life changing in many ways. It cemented in our minds how important it is to take a risk and to support each other through the difficult times, knowing they will pass. Patch’s belief in himself and self-confidence soared after the trip and it was beautiful to see.”</w:t>
      </w:r>
    </w:p>
    <w:p w:rsidR="007E6A85" w:rsidRDefault="009E79A0" w:rsidP="009E79A0">
      <w:pPr>
        <w:pStyle w:val="Link-BodyText"/>
      </w:pPr>
      <w:r>
        <w:t>Since then they’ve cycled through the outback of South Australia and done a lot of riding on trails closer to home</w:t>
      </w:r>
      <w:r w:rsidR="007E6A85">
        <w:t>.</w:t>
      </w:r>
    </w:p>
    <w:p w:rsidR="007E6A85" w:rsidRDefault="009E79A0" w:rsidP="009E79A0">
      <w:pPr>
        <w:pStyle w:val="Link-BodyText"/>
      </w:pPr>
      <w:r>
        <w:lastRenderedPageBreak/>
        <w:t>“Patch has also learnt to ride a bike all on his own and we now do a lot of running beside him trying to keep up. He loves the freedom and he’s really fast,” she said</w:t>
      </w:r>
      <w:r w:rsidR="007E6A85">
        <w:t>.</w:t>
      </w:r>
    </w:p>
    <w:p w:rsidR="009E79A0" w:rsidRDefault="009E79A0" w:rsidP="009E79A0">
      <w:pPr>
        <w:pStyle w:val="Link-BodyText"/>
      </w:pPr>
      <w:r>
        <w:t xml:space="preserve">“He has also walked the 54km </w:t>
      </w:r>
      <w:proofErr w:type="spellStart"/>
      <w:r>
        <w:t>Yurrebilla</w:t>
      </w:r>
      <w:proofErr w:type="spellEnd"/>
      <w:r>
        <w:t xml:space="preserve"> Trail through the Adelaide Hills (in stages) and was thrilled to have a big group of friends join him for the final stage.</w:t>
      </w:r>
    </w:p>
    <w:p w:rsidR="009E79A0" w:rsidRDefault="009E79A0" w:rsidP="009E79A0">
      <w:pPr>
        <w:pStyle w:val="Link-BodyText"/>
      </w:pPr>
      <w:r>
        <w:t xml:space="preserve">“We’re always wondering out loud about what our next adventure could be but haven’t locked in plans yet. It could be another bike trip or a bushwalk or maybe even a road trip in a </w:t>
      </w:r>
      <w:proofErr w:type="spellStart"/>
      <w:r>
        <w:t>tuk</w:t>
      </w:r>
      <w:proofErr w:type="spellEnd"/>
      <w:r>
        <w:t xml:space="preserve"> </w:t>
      </w:r>
      <w:proofErr w:type="spellStart"/>
      <w:r>
        <w:t>tuk</w:t>
      </w:r>
      <w:proofErr w:type="spellEnd"/>
      <w:r>
        <w:t>. Whatever it is, it will be an opportunity to show Patch more of this world and what can happen when you make the curriculum come to life.”</w:t>
      </w:r>
    </w:p>
    <w:p w:rsidR="009E79A0" w:rsidRDefault="009E79A0" w:rsidP="009E79A0">
      <w:pPr>
        <w:pStyle w:val="Link-BodyText"/>
      </w:pPr>
      <w:r>
        <w:t>Fiona and Travis are actively involved in creating positive change for autistic people in Australia, traveling the country speaking, and presenting workshops, to the disability and education sectors. Travis also delivers keynote addresses about neurodiversity, workplace culture and how to be a positive guide, as well recently being appointed to the Australian Autism Research Council. Their podcast - The Parenting Spectrum – about autism and family life has also been extremely successful. The Financial Times called it “poignant and uplifting”.</w:t>
      </w:r>
    </w:p>
    <w:p w:rsidR="009E79A0" w:rsidRDefault="009E79A0" w:rsidP="009E79A0">
      <w:pPr>
        <w:pStyle w:val="Link-BodyText"/>
      </w:pPr>
      <w:r>
        <w:t xml:space="preserve">“The Parenting Spectrum is the podcast we needed as parents when Patch was first diagnosed on the autism spectrum before he turned two. Our objective was to seek answers to all the questions we had about </w:t>
      </w:r>
      <w:proofErr w:type="gramStart"/>
      <w:r>
        <w:t>how to</w:t>
      </w:r>
      <w:proofErr w:type="gramEnd"/>
      <w:r>
        <w:t xml:space="preserve"> bring Patch up to be confident and proud of his identity,” Fiona said.</w:t>
      </w:r>
    </w:p>
    <w:p w:rsidR="007E6A85" w:rsidRDefault="009E79A0" w:rsidP="009E79A0">
      <w:pPr>
        <w:pStyle w:val="Link-BodyText"/>
      </w:pPr>
      <w:r>
        <w:t>“We are incredibly proud of the podcast, particularly as it amplifies autistic voices in sharing what they wish the world understood about autism</w:t>
      </w:r>
      <w:r w:rsidR="007E6A85">
        <w:t>.</w:t>
      </w:r>
    </w:p>
    <w:p w:rsidR="009E79A0" w:rsidRDefault="009E79A0" w:rsidP="009E79A0">
      <w:pPr>
        <w:pStyle w:val="Link-BodyText"/>
      </w:pPr>
      <w:r>
        <w:t xml:space="preserve">“We have received really humbling feedback from listeners around the world which has made us laugh and cry. People have thanked us for making it as they learnt a lot about </w:t>
      </w:r>
      <w:proofErr w:type="gramStart"/>
      <w:r>
        <w:t>autism</w:t>
      </w:r>
      <w:proofErr w:type="gramEnd"/>
      <w:r>
        <w:t xml:space="preserve"> and it was empowering and positive.”</w:t>
      </w:r>
    </w:p>
    <w:p w:rsidR="009E79A0" w:rsidRDefault="009E79A0" w:rsidP="009E79A0">
      <w:pPr>
        <w:pStyle w:val="Link-BodyText"/>
      </w:pPr>
      <w:r>
        <w:t>Patch is also heard throughout the podcast and was really excited when Fiona and Travis talked to him about being involved. He is at the forefront of everything they do and as a family they always look for the positive pathways.</w:t>
      </w:r>
    </w:p>
    <w:p w:rsidR="007E6A85" w:rsidRDefault="009E79A0" w:rsidP="009E79A0">
      <w:pPr>
        <w:pStyle w:val="Link-BodyText"/>
      </w:pPr>
      <w:r>
        <w:t>“Like all children, he strives when given opportunities to succeed,” Travis said</w:t>
      </w:r>
      <w:r w:rsidR="007E6A85">
        <w:t>.</w:t>
      </w:r>
    </w:p>
    <w:p w:rsidR="009E79A0" w:rsidRDefault="009E79A0" w:rsidP="009E79A0">
      <w:pPr>
        <w:pStyle w:val="Link-BodyText"/>
      </w:pPr>
      <w:r>
        <w:t>“Patch changes the lives of everyone he meets and is such an amazing little boy.”</w:t>
      </w:r>
    </w:p>
    <w:p w:rsidR="009E79A0" w:rsidRDefault="009E79A0" w:rsidP="009E79A0">
      <w:pPr>
        <w:pStyle w:val="Link-BodyText"/>
      </w:pPr>
      <w:r>
        <w:t>And Fiona and Travis are pretty amazing too.</w:t>
      </w:r>
    </w:p>
    <w:p w:rsidR="009E79A0" w:rsidRDefault="009E79A0" w:rsidP="009E79A0">
      <w:pPr>
        <w:pStyle w:val="Link-BodyText"/>
      </w:pPr>
      <w:r>
        <w:t xml:space="preserve">You can connect with Fiona, Travis and Patch on their Facebook page: </w:t>
      </w:r>
      <w:hyperlink r:id="rId23" w:history="1">
        <w:r w:rsidR="00FF5588" w:rsidRPr="00F90E88">
          <w:rPr>
            <w:rStyle w:val="Hyperlink"/>
          </w:rPr>
          <w:t>www.facebook.com/schooloftheroad/</w:t>
        </w:r>
      </w:hyperlink>
    </w:p>
    <w:p w:rsidR="00732B8B" w:rsidRDefault="00732B8B" w:rsidP="00732B8B">
      <w:pPr>
        <w:pStyle w:val="Link-BodyTextItalic"/>
        <w:rPr>
          <w:rStyle w:val="Hyperlink"/>
          <w:i w:val="0"/>
          <w:iCs w:val="0"/>
        </w:rPr>
      </w:pPr>
      <w:r>
        <w:t xml:space="preserve">And listen to the Parenting Spectrum podcast at: </w:t>
      </w:r>
      <w:hyperlink r:id="rId24" w:history="1">
        <w:r w:rsidRPr="00F90E88">
          <w:rPr>
            <w:rStyle w:val="Hyperlink"/>
            <w:i w:val="0"/>
            <w:iCs w:val="0"/>
          </w:rPr>
          <w:t>www.abc.net.au/radio/programs/the-parenting-spectrum/</w:t>
        </w:r>
      </w:hyperlink>
    </w:p>
    <w:p w:rsidR="00732B8B" w:rsidRPr="00154506" w:rsidRDefault="00732B8B" w:rsidP="00732B8B">
      <w:pPr>
        <w:pStyle w:val="Link-BodyText"/>
        <w:rPr>
          <w:i/>
          <w:iCs/>
        </w:rPr>
      </w:pPr>
      <w:r w:rsidRPr="00FF5588">
        <w:rPr>
          <w:i/>
          <w:iCs/>
        </w:rPr>
        <w:t>[Images] Patch, Fiona and Travis love to explore the world together</w:t>
      </w:r>
      <w:r w:rsidR="00154506">
        <w:rPr>
          <w:i/>
          <w:iCs/>
        </w:rPr>
        <w:t xml:space="preserve">; </w:t>
      </w:r>
      <w:r w:rsidRPr="00FF5588">
        <w:rPr>
          <w:i/>
          <w:iCs/>
        </w:rPr>
        <w:t>Patch, Fiona and Travis</w:t>
      </w:r>
      <w:r w:rsidR="00154506">
        <w:rPr>
          <w:i/>
          <w:iCs/>
        </w:rPr>
        <w:t xml:space="preserve"> taking a break to celebrate their progress on a bicycle trip; </w:t>
      </w:r>
      <w:r w:rsidRPr="00FF5588">
        <w:rPr>
          <w:i/>
          <w:iCs/>
        </w:rPr>
        <w:t>Patch strives when given opportunities to succeed</w:t>
      </w:r>
      <w:r>
        <w:rPr>
          <w:i/>
          <w:iCs/>
        </w:rPr>
        <w:t>.</w:t>
      </w:r>
    </w:p>
    <w:p w:rsidR="00FF5588" w:rsidRDefault="00732B8B" w:rsidP="00732B8B">
      <w:pPr>
        <w:pStyle w:val="Link-H1"/>
      </w:pPr>
      <w:r>
        <w:t xml:space="preserve">[INSET STORY] </w:t>
      </w:r>
      <w:r w:rsidR="00FF5588" w:rsidRPr="00FF5588">
        <w:t>Power of positivity</w:t>
      </w:r>
    </w:p>
    <w:p w:rsidR="00732B8B" w:rsidRDefault="00732B8B" w:rsidP="00732B8B">
      <w:pPr>
        <w:pStyle w:val="Link-H2"/>
      </w:pPr>
      <w:r>
        <w:t>by Travis Saunders</w:t>
      </w:r>
    </w:p>
    <w:p w:rsidR="007E6A85" w:rsidRDefault="00732B8B" w:rsidP="00732B8B">
      <w:pPr>
        <w:pStyle w:val="Link-H2"/>
      </w:pPr>
      <w:r>
        <w:t xml:space="preserve">[INTRODUCTION] </w:t>
      </w:r>
      <w:r w:rsidR="00FF5588" w:rsidRPr="00FF5588">
        <w:t>I sat there like a ticking time bomb – it had happened again. The therapists were talking about my autistic son and the developmental milestones they thought he wasn’t meeting in his presence</w:t>
      </w:r>
      <w:r w:rsidR="007E6A85">
        <w:t>.</w:t>
      </w:r>
    </w:p>
    <w:p w:rsidR="00FF5588" w:rsidRPr="00732B8B" w:rsidRDefault="00FF5588" w:rsidP="00732B8B">
      <w:pPr>
        <w:pStyle w:val="Link-BodyText"/>
      </w:pPr>
      <w:r w:rsidRPr="00732B8B">
        <w:t>[MAIN STORY] He understood every word but couldn’t tell them to stop talking.</w:t>
      </w:r>
    </w:p>
    <w:p w:rsidR="007E6A85" w:rsidRPr="00732B8B" w:rsidRDefault="00FF5588" w:rsidP="00732B8B">
      <w:pPr>
        <w:pStyle w:val="Link-BodyText"/>
      </w:pPr>
      <w:r w:rsidRPr="00732B8B">
        <w:lastRenderedPageBreak/>
        <w:t>I left the room and burst into tears while my partner Fiona remained in the therapy session. I felt heartbroken, worried at how my son felt and how this was impacting his self-belief</w:t>
      </w:r>
      <w:r w:rsidR="007E6A85" w:rsidRPr="00732B8B">
        <w:t>.</w:t>
      </w:r>
    </w:p>
    <w:p w:rsidR="00FF5588" w:rsidRPr="00732B8B" w:rsidRDefault="00FF5588" w:rsidP="00732B8B">
      <w:pPr>
        <w:pStyle w:val="Link-BodyText"/>
      </w:pPr>
      <w:r w:rsidRPr="00732B8B">
        <w:t>Sadly, I’ve come across the same scenario again and again, from allied health professionals and educators, as I tour the country speaking about disability and working with schools.</w:t>
      </w:r>
    </w:p>
    <w:p w:rsidR="00FF5588" w:rsidRPr="00732B8B" w:rsidRDefault="00FF5588" w:rsidP="00732B8B">
      <w:pPr>
        <w:pStyle w:val="Link-BodyText"/>
      </w:pPr>
      <w:r w:rsidRPr="00732B8B">
        <w:t>So, I created a simple process called The Positive Feedback Loop. It not only makes people feel good about themselves, but creates positive associations and memories, highlights individual strengths and interests, and celebrates identity and culture. It’s simple and it works. At the start of the school day or therapy session the parent/carer recalls one positive thing the child has done in the last 24 hours (behaviour, communication or social skill) to the professional in front of their child.</w:t>
      </w:r>
    </w:p>
    <w:p w:rsidR="007E6A85" w:rsidRPr="00732B8B" w:rsidRDefault="00FF5588" w:rsidP="00732B8B">
      <w:pPr>
        <w:pStyle w:val="Link-BodyText"/>
      </w:pPr>
      <w:r w:rsidRPr="00732B8B">
        <w:t>At the end of the day or conclusion of the therapy session the professional shares something positive that’s occurred to the parent/carer in front of the child</w:t>
      </w:r>
      <w:r w:rsidR="007E6A85" w:rsidRPr="00732B8B">
        <w:t>.</w:t>
      </w:r>
    </w:p>
    <w:p w:rsidR="00FF5588" w:rsidRPr="00732B8B" w:rsidRDefault="00FF5588" w:rsidP="00732B8B">
      <w:pPr>
        <w:pStyle w:val="Link-BodyText"/>
      </w:pPr>
      <w:r w:rsidRPr="00732B8B">
        <w:t>For some students/adults, consider emailing the positives in written, audio or visual form, and then have someone relay the message or have the individual read, view or listen back.</w:t>
      </w:r>
    </w:p>
    <w:p w:rsidR="007E6A85" w:rsidRPr="00732B8B" w:rsidRDefault="00FF5588" w:rsidP="00732B8B">
      <w:pPr>
        <w:pStyle w:val="Link-BodyText"/>
      </w:pPr>
      <w:r w:rsidRPr="00732B8B">
        <w:t>When we talk about achievements, people feel good about themselves and develop a positive internal dialogue, leading to self-belief, success and happiness</w:t>
      </w:r>
      <w:r w:rsidR="007E6A85" w:rsidRPr="00732B8B">
        <w:t>.</w:t>
      </w:r>
    </w:p>
    <w:p w:rsidR="00FF5588" w:rsidRPr="00732B8B" w:rsidRDefault="00FF5588" w:rsidP="00732B8B">
      <w:pPr>
        <w:pStyle w:val="Link-BodyText"/>
      </w:pPr>
      <w:r w:rsidRPr="00732B8B">
        <w:t>The opposite happens when we repeatedly hear what we can’t do.</w:t>
      </w:r>
    </w:p>
    <w:p w:rsidR="007E6A85" w:rsidRPr="00732B8B" w:rsidRDefault="00FF5588" w:rsidP="00732B8B">
      <w:pPr>
        <w:pStyle w:val="Link-BodyText"/>
      </w:pPr>
      <w:r w:rsidRPr="00732B8B">
        <w:t>I tell everyone I meet about The Positive Feedback Loop and it’s now becoming ingrained in the cultural practices of schools and organisations all over Australia</w:t>
      </w:r>
      <w:r w:rsidR="007E6A85" w:rsidRPr="00732B8B">
        <w:t>.</w:t>
      </w:r>
    </w:p>
    <w:p w:rsidR="007E6A85" w:rsidRDefault="00FF5588" w:rsidP="00732B8B">
      <w:pPr>
        <w:pStyle w:val="Link-BodyText"/>
      </w:pPr>
      <w:r w:rsidRPr="00732B8B">
        <w:t>Last week, someone told me about how they use this technique with all their families, not realising I had introduced the idea to their school. I smiled as I realised the feedback loop has come full circle</w:t>
      </w:r>
      <w:r w:rsidR="007E6A85" w:rsidRPr="00732B8B">
        <w:t>.</w:t>
      </w:r>
    </w:p>
    <w:p w:rsidR="00154506" w:rsidRPr="00154506" w:rsidRDefault="00900685" w:rsidP="00154506">
      <w:pPr>
        <w:pStyle w:val="Link-BodyTextItalic"/>
      </w:pPr>
      <w:hyperlink r:id="rId25" w:history="1">
        <w:r w:rsidR="00154506" w:rsidRPr="00154506">
          <w:rPr>
            <w:rStyle w:val="Hyperlink"/>
          </w:rPr>
          <w:t>www.facebook.com/schooloftheroad</w:t>
        </w:r>
      </w:hyperlink>
    </w:p>
    <w:p w:rsidR="00154506" w:rsidRDefault="00154506" w:rsidP="00154506">
      <w:pPr>
        <w:pStyle w:val="Link-BodyText"/>
        <w:rPr>
          <w:i/>
          <w:iCs/>
        </w:rPr>
      </w:pPr>
      <w:r>
        <w:rPr>
          <w:i/>
          <w:iCs/>
        </w:rPr>
        <w:t>[Image for inset story: Travis pushing Patch on swing]</w:t>
      </w:r>
    </w:p>
    <w:p w:rsidR="00154506" w:rsidRDefault="00154506" w:rsidP="00154506">
      <w:pPr>
        <w:pStyle w:val="Link-BodyText"/>
        <w:rPr>
          <w:lang w:val="en-US"/>
        </w:rPr>
      </w:pPr>
      <w:r>
        <w:rPr>
          <w:lang w:val="en-US"/>
        </w:rPr>
        <w:br w:type="page"/>
      </w:r>
    </w:p>
    <w:p w:rsidR="00FF5588" w:rsidRDefault="00FF5588" w:rsidP="00A739F5">
      <w:pPr>
        <w:pStyle w:val="Link-H1"/>
      </w:pPr>
      <w:r w:rsidRPr="00FF5588">
        <w:lastRenderedPageBreak/>
        <w:t xml:space="preserve">CREATING A </w:t>
      </w:r>
      <w:r w:rsidRPr="00A739F5">
        <w:t>PLACE</w:t>
      </w:r>
      <w:r w:rsidRPr="00FF5588">
        <w:t xml:space="preserve"> TO BELONG</w:t>
      </w:r>
    </w:p>
    <w:p w:rsidR="007E6A85" w:rsidRDefault="00A739F5" w:rsidP="00A739F5">
      <w:pPr>
        <w:pStyle w:val="Link-H2"/>
      </w:pPr>
      <w:r>
        <w:t xml:space="preserve">[INTRODUCTION] </w:t>
      </w:r>
      <w:r w:rsidR="00FF5588" w:rsidRPr="00FF5588">
        <w:t>Autism WA’s weekly social groups are helping build confidence and combat social isolation</w:t>
      </w:r>
      <w:r w:rsidR="007E6A85">
        <w:t>.</w:t>
      </w:r>
    </w:p>
    <w:p w:rsidR="00FF5588" w:rsidRDefault="00FF5588" w:rsidP="00FF5588">
      <w:pPr>
        <w:pStyle w:val="Link-BodyText"/>
      </w:pPr>
      <w:r>
        <w:t>[MAIN STORY] T</w:t>
      </w:r>
      <w:r w:rsidRPr="00FF5588">
        <w:t>he organisation aims to build a community where people with a range of abilities,</w:t>
      </w:r>
      <w:r>
        <w:t xml:space="preserve"> </w:t>
      </w:r>
      <w:r w:rsidRPr="00FF5588">
        <w:t>personalities and capacities can engage, interact and contribute at work, at home and socially</w:t>
      </w:r>
      <w:r>
        <w:t>.</w:t>
      </w:r>
    </w:p>
    <w:p w:rsidR="00FF5588" w:rsidRDefault="00FF5588" w:rsidP="00FF5588">
      <w:pPr>
        <w:pStyle w:val="Link-BodyText"/>
      </w:pPr>
      <w:r>
        <w:t>Autism WA CEO Louise Sheehy said up to 150 people, aged from 10 to over 18, regularly attend the 14 different social group catch-ups throughout Perth.</w:t>
      </w:r>
    </w:p>
    <w:p w:rsidR="00FF5588" w:rsidRDefault="00FF5588" w:rsidP="00FF5588">
      <w:pPr>
        <w:pStyle w:val="Link-BodyText"/>
      </w:pPr>
      <w:r>
        <w:t>“The groups focus on activities and interests of the individuals to encourage interaction,” Louise said.</w:t>
      </w:r>
    </w:p>
    <w:p w:rsidR="00FF5588" w:rsidRDefault="00FF5588" w:rsidP="00FF5588">
      <w:pPr>
        <w:pStyle w:val="Link-BodyText"/>
      </w:pPr>
      <w:r>
        <w:t>“We see the world through a different lens and when it comes to autism, there is no box to think outside of - a world where diversity is so ‘normal’, it’s unremarkable.”</w:t>
      </w:r>
    </w:p>
    <w:p w:rsidR="00FF5588" w:rsidRDefault="00FF5588" w:rsidP="00FF5588">
      <w:pPr>
        <w:pStyle w:val="Link-BodyText"/>
      </w:pPr>
      <w:r>
        <w:t>The social groups are an important way to help tackle social isolation and depression.</w:t>
      </w:r>
    </w:p>
    <w:p w:rsidR="00FF5588" w:rsidRDefault="00FF5588" w:rsidP="00FF5588">
      <w:pPr>
        <w:pStyle w:val="Link-BodyText"/>
      </w:pPr>
      <w:r>
        <w:t>“As a very real consequence of living in an environment that doesn’t accommodate for neurodiversity, social isolation is a real issue,” she said.</w:t>
      </w:r>
    </w:p>
    <w:p w:rsidR="00FF5588" w:rsidRDefault="00FF5588" w:rsidP="00FF5588">
      <w:pPr>
        <w:pStyle w:val="Link-BodyText"/>
      </w:pPr>
      <w:r>
        <w:t>“Depression, social anxiety and other mental health issues are very common for people with autism and these groups provide a space for belonging, gaining confidence and being valued.</w:t>
      </w:r>
    </w:p>
    <w:p w:rsidR="00FF5588" w:rsidRDefault="00FF5588" w:rsidP="00FF5588">
      <w:pPr>
        <w:pStyle w:val="Link-BodyText"/>
      </w:pPr>
      <w:r>
        <w:t>“This helps build mental health resilience to prevent vulnerability to mental health issues.”</w:t>
      </w:r>
    </w:p>
    <w:p w:rsidR="00FF5588" w:rsidRDefault="00FF5588" w:rsidP="00FF5588">
      <w:pPr>
        <w:pStyle w:val="Link-BodyText"/>
      </w:pPr>
      <w:r>
        <w:t xml:space="preserve">A mum of one of the social group participants said her teenage son was more confident as a result of his regular </w:t>
      </w:r>
      <w:proofErr w:type="gramStart"/>
      <w:r>
        <w:t>catch-ups</w:t>
      </w:r>
      <w:proofErr w:type="gramEnd"/>
      <w:r>
        <w:t>.</w:t>
      </w:r>
    </w:p>
    <w:p w:rsidR="00FF5588" w:rsidRDefault="00FF5588" w:rsidP="00FF5588">
      <w:pPr>
        <w:pStyle w:val="Link-BodyText"/>
      </w:pPr>
      <w:r>
        <w:t>“My son always feels accepted for who is, no questions asked, and the social group he attends is a place where he feels welcome,” she said.</w:t>
      </w:r>
    </w:p>
    <w:p w:rsidR="007E6A85" w:rsidRDefault="00FF5588" w:rsidP="00FF5588">
      <w:pPr>
        <w:pStyle w:val="Link-BodyText"/>
      </w:pPr>
      <w:r>
        <w:t>“He has become a more confident person through the support he has been given and has made some lovely friends in his social groups</w:t>
      </w:r>
      <w:r w:rsidR="007E6A85">
        <w:t>.</w:t>
      </w:r>
    </w:p>
    <w:p w:rsidR="00FF5588" w:rsidRDefault="00FF5588" w:rsidP="00FF5588">
      <w:pPr>
        <w:pStyle w:val="Link-BodyText"/>
      </w:pPr>
      <w:r>
        <w:t xml:space="preserve">“He has really grown </w:t>
      </w:r>
      <w:proofErr w:type="gramStart"/>
      <w:r>
        <w:t>and  matured</w:t>
      </w:r>
      <w:proofErr w:type="gramEnd"/>
      <w:r>
        <w:t xml:space="preserve"> over the past few years and  I honestly do believe this is partly due to the unconditional support and caring provided by the staff at Autism West.”</w:t>
      </w:r>
    </w:p>
    <w:p w:rsidR="00FF5588" w:rsidRDefault="00900685" w:rsidP="00FF5588">
      <w:pPr>
        <w:pStyle w:val="Link-BodyText"/>
        <w:rPr>
          <w:i/>
          <w:iCs/>
        </w:rPr>
      </w:pPr>
      <w:hyperlink r:id="rId26" w:history="1">
        <w:r w:rsidR="00FF5588" w:rsidRPr="00F90E88">
          <w:rPr>
            <w:rStyle w:val="Hyperlink"/>
            <w:i/>
            <w:iCs/>
          </w:rPr>
          <w:t>www.autismwest.org.au</w:t>
        </w:r>
      </w:hyperlink>
    </w:p>
    <w:p w:rsidR="00FF5588" w:rsidRDefault="00FF5588" w:rsidP="00B94857">
      <w:pPr>
        <w:pStyle w:val="Link-BodyText"/>
      </w:pPr>
      <w:r w:rsidRPr="00FF5588">
        <w:rPr>
          <w:i/>
          <w:iCs/>
        </w:rPr>
        <w:t>[Images]</w:t>
      </w:r>
      <w:r w:rsidR="00B94857">
        <w:rPr>
          <w:i/>
          <w:iCs/>
        </w:rPr>
        <w:t xml:space="preserve"> WA Autism </w:t>
      </w:r>
      <w:r w:rsidRPr="00FF5588">
        <w:rPr>
          <w:i/>
          <w:iCs/>
        </w:rPr>
        <w:t>social group participants</w:t>
      </w:r>
      <w:r w:rsidR="00A739F5">
        <w:rPr>
          <w:i/>
          <w:iCs/>
        </w:rPr>
        <w:t xml:space="preserve"> (2 images)</w:t>
      </w:r>
      <w:r>
        <w:rPr>
          <w:i/>
          <w:iCs/>
        </w:rPr>
        <w:t>.</w:t>
      </w:r>
    </w:p>
    <w:p w:rsidR="00A739F5" w:rsidRDefault="00A739F5" w:rsidP="00B94857">
      <w:pPr>
        <w:pStyle w:val="Link-BodyText"/>
        <w:rPr>
          <w:b/>
          <w:bCs/>
          <w:sz w:val="40"/>
          <w:szCs w:val="40"/>
        </w:rPr>
      </w:pPr>
      <w:r>
        <w:rPr>
          <w:b/>
          <w:bCs/>
          <w:sz w:val="40"/>
          <w:szCs w:val="40"/>
        </w:rPr>
        <w:br w:type="page"/>
      </w:r>
    </w:p>
    <w:p w:rsidR="00B94857" w:rsidRDefault="00B94857" w:rsidP="00B94857">
      <w:pPr>
        <w:pStyle w:val="Link-BodyText"/>
        <w:rPr>
          <w:b/>
          <w:bCs/>
          <w:sz w:val="40"/>
          <w:szCs w:val="40"/>
        </w:rPr>
      </w:pPr>
      <w:r w:rsidRPr="00B94857">
        <w:rPr>
          <w:b/>
          <w:bCs/>
          <w:sz w:val="40"/>
          <w:szCs w:val="40"/>
        </w:rPr>
        <w:lastRenderedPageBreak/>
        <w:t>The A-team</w:t>
      </w:r>
    </w:p>
    <w:p w:rsidR="007E6A85" w:rsidRDefault="00A739F5" w:rsidP="00B94857">
      <w:pPr>
        <w:pStyle w:val="Link-BodyText"/>
        <w:rPr>
          <w:b/>
          <w:bCs/>
          <w:sz w:val="28"/>
          <w:szCs w:val="28"/>
        </w:rPr>
      </w:pPr>
      <w:r>
        <w:rPr>
          <w:b/>
          <w:bCs/>
          <w:sz w:val="28"/>
          <w:szCs w:val="28"/>
        </w:rPr>
        <w:t xml:space="preserve">[INTRODUCTION] </w:t>
      </w:r>
      <w:r w:rsidR="00B94857" w:rsidRPr="00B94857">
        <w:rPr>
          <w:b/>
          <w:bCs/>
          <w:sz w:val="28"/>
          <w:szCs w:val="28"/>
        </w:rPr>
        <w:t>Guide Dogs SA/NT first launched their innovative Autism Assistance Dog Program as a pilot study in 2009. More than a decade later, the program continues to provide independence and positive social inclusion for the families of children living with autism</w:t>
      </w:r>
      <w:r w:rsidR="007E6A85">
        <w:rPr>
          <w:b/>
          <w:bCs/>
          <w:sz w:val="28"/>
          <w:szCs w:val="28"/>
        </w:rPr>
        <w:t>.</w:t>
      </w:r>
    </w:p>
    <w:p w:rsidR="00A739F5" w:rsidRDefault="00B94857" w:rsidP="00B94857">
      <w:pPr>
        <w:pStyle w:val="Link-BodyText"/>
      </w:pPr>
      <w:r>
        <w:t>[MAIN STORY] W</w:t>
      </w:r>
      <w:r w:rsidRPr="00B94857">
        <w:t>hen Archer, now six, was a three-month-old he began having seizures.</w:t>
      </w:r>
      <w:r>
        <w:t xml:space="preserve"> </w:t>
      </w:r>
    </w:p>
    <w:p w:rsidR="00FF5588" w:rsidRDefault="00B94857" w:rsidP="00B94857">
      <w:pPr>
        <w:pStyle w:val="Link-BodyText"/>
      </w:pPr>
      <w:r w:rsidRPr="00B94857">
        <w:t>After a number of visits to the Women’s and Children’s Hospital in Adelaide, Archer was diagnosed with epilepsy.</w:t>
      </w:r>
    </w:p>
    <w:p w:rsidR="007E6A85" w:rsidRDefault="00B94857" w:rsidP="00B94857">
      <w:pPr>
        <w:pStyle w:val="Link-BodyText"/>
      </w:pPr>
      <w:r>
        <w:t>He spent the next few years on heavy medication and, although his mother Hayley knew Archer was developmentally delayed, she thought it was related to the medication. But when Archer stopped his medication, his delay didn’t improve</w:t>
      </w:r>
      <w:r w:rsidR="007E6A85">
        <w:t>.</w:t>
      </w:r>
    </w:p>
    <w:p w:rsidR="007E6A85" w:rsidRDefault="00B94857" w:rsidP="00B94857">
      <w:pPr>
        <w:pStyle w:val="Link-BodyText"/>
      </w:pPr>
      <w:r>
        <w:t>He was distant. He wasn’t babbling, and he couldn’t say the word “</w:t>
      </w:r>
      <w:proofErr w:type="gramStart"/>
      <w:r>
        <w:t>mum“ no</w:t>
      </w:r>
      <w:proofErr w:type="gramEnd"/>
      <w:r>
        <w:t xml:space="preserve"> matter how much Hayley encouraged him</w:t>
      </w:r>
      <w:r w:rsidR="007E6A85">
        <w:t>.</w:t>
      </w:r>
    </w:p>
    <w:p w:rsidR="00B94857" w:rsidRDefault="00B94857" w:rsidP="00B94857">
      <w:pPr>
        <w:pStyle w:val="Link-BodyText"/>
      </w:pPr>
      <w:r>
        <w:t>After months of specialist appointments and tests, Archer was diagnosed with autism.</w:t>
      </w:r>
    </w:p>
    <w:p w:rsidR="00B94857" w:rsidRDefault="00B94857" w:rsidP="00B94857">
      <w:pPr>
        <w:pStyle w:val="Link-BodyText"/>
      </w:pPr>
      <w:r>
        <w:t>Archer is non-verbal. He struggles to communicate what he wants, which often leaves him feeling frustrated and confused. When he's feeling overwhelmed, his natural instinct is to bolt. Even a simple trip to the shops can be hard to navigate.</w:t>
      </w:r>
    </w:p>
    <w:p w:rsidR="007E6A85" w:rsidRDefault="00B94857" w:rsidP="00B94857">
      <w:pPr>
        <w:pStyle w:val="Link-BodyText"/>
      </w:pPr>
      <w:r>
        <w:t>The family needed help. And they thought getting Archer, an Autism Assistance Dog, would be what they needed</w:t>
      </w:r>
      <w:r w:rsidR="007E6A85">
        <w:t>.</w:t>
      </w:r>
    </w:p>
    <w:p w:rsidR="007E6A85" w:rsidRDefault="00B94857" w:rsidP="00B94857">
      <w:pPr>
        <w:pStyle w:val="Link-BodyText"/>
      </w:pPr>
      <w:r>
        <w:t>In 2019, Guide Dogs found the perfect match for Archer in Autism Assistance Dog Alvin</w:t>
      </w:r>
      <w:r w:rsidR="007E6A85">
        <w:t>.</w:t>
      </w:r>
    </w:p>
    <w:p w:rsidR="00B94857" w:rsidRDefault="00B94857" w:rsidP="00B94857">
      <w:pPr>
        <w:pStyle w:val="Link-BodyText"/>
      </w:pPr>
      <w:r>
        <w:t>Nicknamed the - “A-</w:t>
      </w:r>
      <w:proofErr w:type="gramStart"/>
      <w:r>
        <w:t>Team“ by</w:t>
      </w:r>
      <w:proofErr w:type="gramEnd"/>
      <w:r>
        <w:t xml:space="preserve"> Guide Dogs staff, the pair quickly formed a strong bond. Archer, enabling the family to participate in activities and social outings that were impossible before.</w:t>
      </w:r>
    </w:p>
    <w:p w:rsidR="00B94857" w:rsidRDefault="00B94857" w:rsidP="00B94857">
      <w:pPr>
        <w:pStyle w:val="Link-BodyText"/>
      </w:pPr>
      <w:r>
        <w:t>“Alvin is so patient with Archer - it’s beautiful to see,” Hayley said.</w:t>
      </w:r>
    </w:p>
    <w:p w:rsidR="00A739F5" w:rsidRDefault="00B94857" w:rsidP="00B94857">
      <w:pPr>
        <w:pStyle w:val="Link-BodyText"/>
      </w:pPr>
      <w:r>
        <w:t xml:space="preserve">“He is a safe space for him. Something for Archer to focus on and calm him. </w:t>
      </w:r>
    </w:p>
    <w:p w:rsidR="00A739F5" w:rsidRDefault="00B94857" w:rsidP="00B94857">
      <w:pPr>
        <w:pStyle w:val="Link-BodyText"/>
      </w:pPr>
      <w:r w:rsidRPr="00B94857">
        <w:t>“I honestly believe Alvin was meant to be with us. We all absolutely adore him. He has changed our household in such a positive way.”</w:t>
      </w:r>
      <w:r>
        <w:t xml:space="preserve"> </w:t>
      </w:r>
    </w:p>
    <w:p w:rsidR="00B94857" w:rsidRPr="00A739F5" w:rsidRDefault="00B94857" w:rsidP="00A739F5">
      <w:pPr>
        <w:pStyle w:val="Link-BodyTextItalic"/>
      </w:pPr>
      <w:r w:rsidRPr="00B94857">
        <w:t>To learn more about Guide Dogs SA/NT and their Autism Assistance Dog program, visit</w:t>
      </w:r>
      <w:r>
        <w:t>:</w:t>
      </w:r>
      <w:r w:rsidR="00A739F5">
        <w:t xml:space="preserve"> </w:t>
      </w:r>
      <w:hyperlink r:id="rId27" w:history="1">
        <w:r w:rsidRPr="00F90E88">
          <w:rPr>
            <w:rStyle w:val="Hyperlink"/>
          </w:rPr>
          <w:t>www.guidedogs.org.au</w:t>
        </w:r>
      </w:hyperlink>
    </w:p>
    <w:p w:rsidR="00B94857" w:rsidRPr="00B94857" w:rsidRDefault="00B94857" w:rsidP="00B94857">
      <w:pPr>
        <w:pStyle w:val="Link-BodyText"/>
        <w:rPr>
          <w:i/>
          <w:iCs/>
        </w:rPr>
      </w:pPr>
      <w:r w:rsidRPr="00B94857">
        <w:rPr>
          <w:i/>
          <w:iCs/>
        </w:rPr>
        <w:t>[Images]</w:t>
      </w:r>
      <w:r>
        <w:rPr>
          <w:i/>
          <w:iCs/>
        </w:rPr>
        <w:t xml:space="preserve"> </w:t>
      </w:r>
      <w:r w:rsidR="00A739F5">
        <w:rPr>
          <w:i/>
          <w:iCs/>
        </w:rPr>
        <w:t xml:space="preserve">Out for a walk; </w:t>
      </w:r>
      <w:r w:rsidRPr="00B94857">
        <w:rPr>
          <w:i/>
          <w:iCs/>
        </w:rPr>
        <w:t>Guide Dog Mobility Instructor, Lisa, introduces Archer to Autism Assistance Dog, Alvin, while Archer’s mum Hayley looks on hopefully</w:t>
      </w:r>
      <w:r w:rsidR="00A739F5">
        <w:rPr>
          <w:i/>
          <w:iCs/>
        </w:rPr>
        <w:t>.</w:t>
      </w:r>
    </w:p>
    <w:p w:rsidR="00A739F5" w:rsidRDefault="00A739F5" w:rsidP="00B94857">
      <w:pPr>
        <w:pStyle w:val="Link-BodyText"/>
        <w:rPr>
          <w:b/>
          <w:bCs/>
          <w:sz w:val="40"/>
          <w:szCs w:val="40"/>
        </w:rPr>
      </w:pPr>
      <w:r>
        <w:rPr>
          <w:b/>
          <w:bCs/>
          <w:sz w:val="40"/>
          <w:szCs w:val="40"/>
        </w:rPr>
        <w:br w:type="page"/>
      </w:r>
    </w:p>
    <w:p w:rsidR="00B94857" w:rsidRDefault="00B94857" w:rsidP="00B94857">
      <w:pPr>
        <w:pStyle w:val="Link-BodyText"/>
        <w:rPr>
          <w:b/>
          <w:bCs/>
          <w:sz w:val="40"/>
          <w:szCs w:val="40"/>
        </w:rPr>
      </w:pPr>
      <w:r w:rsidRPr="00B94857">
        <w:rPr>
          <w:b/>
          <w:bCs/>
          <w:sz w:val="40"/>
          <w:szCs w:val="40"/>
        </w:rPr>
        <w:lastRenderedPageBreak/>
        <w:t>Growing Potential</w:t>
      </w:r>
    </w:p>
    <w:p w:rsidR="007E6A85" w:rsidRDefault="00A739F5" w:rsidP="00B94857">
      <w:pPr>
        <w:pStyle w:val="Link-BodyText"/>
        <w:rPr>
          <w:b/>
          <w:bCs/>
          <w:sz w:val="28"/>
          <w:szCs w:val="28"/>
        </w:rPr>
      </w:pPr>
      <w:r>
        <w:rPr>
          <w:b/>
          <w:bCs/>
          <w:sz w:val="28"/>
          <w:szCs w:val="28"/>
        </w:rPr>
        <w:t xml:space="preserve">[INTRODUCTION] </w:t>
      </w:r>
      <w:r w:rsidR="00B94857" w:rsidRPr="00B94857">
        <w:rPr>
          <w:b/>
          <w:bCs/>
          <w:sz w:val="28"/>
          <w:szCs w:val="28"/>
        </w:rPr>
        <w:t xml:space="preserve">When Tyler Wright was diagnosed with autism just before turning four, his grandmother and carer Aunty Pauline </w:t>
      </w:r>
      <w:proofErr w:type="spellStart"/>
      <w:r w:rsidR="00B94857" w:rsidRPr="00B94857">
        <w:rPr>
          <w:b/>
          <w:bCs/>
          <w:sz w:val="28"/>
          <w:szCs w:val="28"/>
        </w:rPr>
        <w:t>Hooler</w:t>
      </w:r>
      <w:proofErr w:type="spellEnd"/>
      <w:r w:rsidR="00B94857" w:rsidRPr="00B94857">
        <w:rPr>
          <w:b/>
          <w:bCs/>
          <w:sz w:val="28"/>
          <w:szCs w:val="28"/>
        </w:rPr>
        <w:t xml:space="preserve"> was surprised</w:t>
      </w:r>
      <w:r w:rsidR="007E6A85">
        <w:rPr>
          <w:b/>
          <w:bCs/>
          <w:sz w:val="28"/>
          <w:szCs w:val="28"/>
        </w:rPr>
        <w:t>.</w:t>
      </w:r>
    </w:p>
    <w:p w:rsidR="00A739F5" w:rsidRDefault="00B94857" w:rsidP="00B94857">
      <w:pPr>
        <w:pStyle w:val="Link-BodyText"/>
      </w:pPr>
      <w:r w:rsidRPr="00B94857">
        <w:t>[Main story]</w:t>
      </w:r>
      <w:r>
        <w:t xml:space="preserve"> “I </w:t>
      </w:r>
      <w:r w:rsidRPr="00B94857">
        <w:t>didn’t know what autism or global developmental delay meant,” Aunty Pauline said.</w:t>
      </w:r>
      <w:r>
        <w:t xml:space="preserve"> </w:t>
      </w:r>
    </w:p>
    <w:p w:rsidR="00B94857" w:rsidRDefault="00B94857" w:rsidP="00B94857">
      <w:pPr>
        <w:pStyle w:val="Link-BodyText"/>
      </w:pPr>
      <w:r w:rsidRPr="00B94857">
        <w:t>“It wasn’t spoken about when I was</w:t>
      </w:r>
      <w:r>
        <w:t xml:space="preserve"> </w:t>
      </w:r>
      <w:r w:rsidRPr="00B94857">
        <w:t>growing up.”</w:t>
      </w:r>
    </w:p>
    <w:p w:rsidR="00B94857" w:rsidRDefault="00B94857" w:rsidP="00B94857">
      <w:pPr>
        <w:pStyle w:val="Link-BodyText"/>
      </w:pPr>
      <w:r>
        <w:t>In Australia, the number of people on the autism spectrum is an estimated to be one in 70, according to 2018 figures from Autism Spectrum Australia (Aspect).</w:t>
      </w:r>
    </w:p>
    <w:p w:rsidR="007E6A85" w:rsidRDefault="00B94857" w:rsidP="00B94857">
      <w:pPr>
        <w:pStyle w:val="Link-BodyText"/>
      </w:pPr>
      <w:r>
        <w:t>The evidence demonstrates that early intervention remains key to supporting the achievement of optimal outcomes for children diagnosed with autism. However, it also suggests that the number of Aboriginal and Torres Strait Islander children and families accessing support is disproportionately low</w:t>
      </w:r>
      <w:r w:rsidR="007E6A85">
        <w:t>.</w:t>
      </w:r>
    </w:p>
    <w:p w:rsidR="00B94857" w:rsidRDefault="00B94857" w:rsidP="00B94857">
      <w:pPr>
        <w:pStyle w:val="Link-BodyText"/>
      </w:pPr>
      <w:r>
        <w:t xml:space="preserve">Growing Early Minds (GEM) and </w:t>
      </w:r>
      <w:proofErr w:type="spellStart"/>
      <w:r>
        <w:t>Windaan</w:t>
      </w:r>
      <w:proofErr w:type="spellEnd"/>
      <w:r>
        <w:t xml:space="preserve"> – a service on the Mid North Coast of New South Wales delivering culturally-appropriate early intervention, allied health, primary health and disability services to Aboriginal families – are working in partnership with these communities to ensure they have access to the support they need.</w:t>
      </w:r>
    </w:p>
    <w:p w:rsidR="00A739F5" w:rsidRDefault="00B94857" w:rsidP="00B94857">
      <w:pPr>
        <w:pStyle w:val="Link-BodyText"/>
      </w:pPr>
      <w:r>
        <w:t xml:space="preserve">Tyler, who lives in Nambucca Heads with Aunty Pauline and his 12-year-old brother </w:t>
      </w:r>
      <w:proofErr w:type="spellStart"/>
      <w:r>
        <w:t>Zade</w:t>
      </w:r>
      <w:proofErr w:type="spellEnd"/>
      <w:r>
        <w:t xml:space="preserve">, was formally diagnosed with autism after “the lady at day care said his behaviour was different to the other kids and he was being a bit aggressive,” Aunty Pauline said. </w:t>
      </w:r>
    </w:p>
    <w:p w:rsidR="00B94857" w:rsidRDefault="00B94857" w:rsidP="00B94857">
      <w:pPr>
        <w:pStyle w:val="Link-BodyText"/>
      </w:pPr>
      <w:r>
        <w:t xml:space="preserve">Now nearly 11, Tyler has been receiving services through GEM and </w:t>
      </w:r>
      <w:proofErr w:type="spellStart"/>
      <w:r>
        <w:t>Windaan</w:t>
      </w:r>
      <w:proofErr w:type="spellEnd"/>
      <w:r>
        <w:t xml:space="preserve"> since August 2019. Aunty Pauline said he has made significant progress, particularly with challenging behaviours.</w:t>
      </w:r>
    </w:p>
    <w:p w:rsidR="00B94857" w:rsidRDefault="00B94857" w:rsidP="00B94857">
      <w:pPr>
        <w:pStyle w:val="Link-BodyText"/>
      </w:pPr>
      <w:r>
        <w:t>“He used to have meltdowns. He’d start smashing the TV, and slamming doors and windows," she said.</w:t>
      </w:r>
    </w:p>
    <w:p w:rsidR="007E6A85" w:rsidRDefault="00B94857" w:rsidP="00B94857">
      <w:pPr>
        <w:pStyle w:val="Link-BodyText"/>
      </w:pPr>
      <w:r>
        <w:t xml:space="preserve">Since working with Deb Fernando, </w:t>
      </w:r>
      <w:proofErr w:type="spellStart"/>
      <w:r>
        <w:t>Windaan’s</w:t>
      </w:r>
      <w:proofErr w:type="spellEnd"/>
      <w:r>
        <w:t xml:space="preserve"> applied behavioural analysis therapist, these have virtually ceased</w:t>
      </w:r>
      <w:r w:rsidR="007E6A85">
        <w:t>.</w:t>
      </w:r>
    </w:p>
    <w:p w:rsidR="00B94857" w:rsidRDefault="00B94857" w:rsidP="00B94857">
      <w:pPr>
        <w:pStyle w:val="Link-BodyText"/>
      </w:pPr>
      <w:r>
        <w:t>“It only took him a couple of visits to get used to Deb coming around and why they do certain activities,” she said.</w:t>
      </w:r>
    </w:p>
    <w:p w:rsidR="007E6A85" w:rsidRDefault="00B94857" w:rsidP="00B94857">
      <w:pPr>
        <w:pStyle w:val="Link-BodyText"/>
      </w:pPr>
      <w:r>
        <w:t>Seeing different therapists has also increased Tyler’s social circles</w:t>
      </w:r>
      <w:r w:rsidR="007E6A85">
        <w:t>.</w:t>
      </w:r>
    </w:p>
    <w:p w:rsidR="007E6A85" w:rsidRDefault="00B94857" w:rsidP="00B94857">
      <w:pPr>
        <w:pStyle w:val="Link-BodyText"/>
      </w:pPr>
      <w:r>
        <w:t>“Interacting with more people is better for him,” she said</w:t>
      </w:r>
      <w:r w:rsidR="007E6A85">
        <w:t>.</w:t>
      </w:r>
    </w:p>
    <w:p w:rsidR="00B94857" w:rsidRDefault="00B94857" w:rsidP="00B94857">
      <w:pPr>
        <w:pStyle w:val="Link-BodyText"/>
      </w:pPr>
      <w:r>
        <w:t xml:space="preserve">“He’s not so dependent on me. Before I used to have to hold his hand and make sure he got on the school bus, but now he waits out the </w:t>
      </w:r>
      <w:proofErr w:type="gramStart"/>
      <w:r>
        <w:t>front  by</w:t>
      </w:r>
      <w:proofErr w:type="gramEnd"/>
      <w:r>
        <w:t xml:space="preserve"> himself.”</w:t>
      </w:r>
    </w:p>
    <w:p w:rsidR="00B94857" w:rsidRDefault="00B94857" w:rsidP="00B94857">
      <w:pPr>
        <w:pStyle w:val="Link-BodyText"/>
      </w:pPr>
      <w:r>
        <w:t>Tyler loves school and has been making progress with communication skills with help from Deb. He has won awards two years running, for literacy and citizenship.</w:t>
      </w:r>
    </w:p>
    <w:p w:rsidR="00B94857" w:rsidRDefault="00B94857" w:rsidP="00B94857">
      <w:pPr>
        <w:pStyle w:val="Link-BodyText"/>
      </w:pPr>
      <w:r>
        <w:t>His ability to express emotions is improving too.</w:t>
      </w:r>
    </w:p>
    <w:p w:rsidR="00B94857" w:rsidRDefault="00B94857" w:rsidP="00B94857">
      <w:pPr>
        <w:pStyle w:val="Link-BodyText"/>
      </w:pPr>
      <w:r>
        <w:t>“Before, he’d stand there and let you cuddle him,” Aunty Pauline said.</w:t>
      </w:r>
    </w:p>
    <w:p w:rsidR="00B94857" w:rsidRDefault="00B94857" w:rsidP="00B94857">
      <w:pPr>
        <w:pStyle w:val="Link-BodyText"/>
      </w:pPr>
      <w:r>
        <w:t>“These days, if he sees me and Deb having a hug, it will become a group hug!”</w:t>
      </w:r>
    </w:p>
    <w:p w:rsidR="00B94857" w:rsidRDefault="00B94857" w:rsidP="00B94857">
      <w:pPr>
        <w:pStyle w:val="Link-BodyText"/>
      </w:pPr>
      <w:r w:rsidRPr="00B94857">
        <w:t xml:space="preserve">“It’s important to get to know what the families have been through – their struggles, their strengths </w:t>
      </w:r>
      <w:proofErr w:type="gramStart"/>
      <w:r w:rsidRPr="00B94857">
        <w:t>–  and</w:t>
      </w:r>
      <w:proofErr w:type="gramEnd"/>
      <w:r w:rsidRPr="00B94857">
        <w:t xml:space="preserve"> that you’re on the journey with them.”</w:t>
      </w:r>
    </w:p>
    <w:p w:rsidR="007E6A85" w:rsidRDefault="00B94857" w:rsidP="00B94857">
      <w:pPr>
        <w:pStyle w:val="Link-BodyText"/>
      </w:pPr>
      <w:proofErr w:type="spellStart"/>
      <w:r>
        <w:t>Windaan</w:t>
      </w:r>
      <w:proofErr w:type="spellEnd"/>
      <w:r>
        <w:t xml:space="preserve"> also supports Tyler to attend group social outings</w:t>
      </w:r>
      <w:r w:rsidR="007E6A85">
        <w:t>.</w:t>
      </w:r>
    </w:p>
    <w:p w:rsidR="007E6A85" w:rsidRDefault="00B94857" w:rsidP="00B94857">
      <w:pPr>
        <w:pStyle w:val="Link-BodyText"/>
      </w:pPr>
      <w:r>
        <w:t xml:space="preserve">“We had a day where we went to play games,” </w:t>
      </w:r>
      <w:proofErr w:type="spellStart"/>
      <w:r>
        <w:t>Windaan</w:t>
      </w:r>
      <w:proofErr w:type="spellEnd"/>
      <w:r>
        <w:t xml:space="preserve"> support worker Loretta Donovan said</w:t>
      </w:r>
      <w:r w:rsidR="007E6A85">
        <w:t>.</w:t>
      </w:r>
    </w:p>
    <w:p w:rsidR="007E6A85" w:rsidRDefault="00B94857" w:rsidP="00B94857">
      <w:pPr>
        <w:pStyle w:val="Link-BodyText"/>
      </w:pPr>
      <w:r>
        <w:lastRenderedPageBreak/>
        <w:t>“Tyler played table tennis for the first time and he loved it</w:t>
      </w:r>
      <w:r w:rsidR="007E6A85">
        <w:t>.</w:t>
      </w:r>
    </w:p>
    <w:p w:rsidR="00B94857" w:rsidRDefault="00B94857" w:rsidP="00B94857">
      <w:pPr>
        <w:pStyle w:val="Link-BodyText"/>
      </w:pPr>
      <w:r>
        <w:t>“Our last outing was a golf driving range. I gave him a ball and talked to him about safety. He listened and had a go. It was a very proud moment.”</w:t>
      </w:r>
    </w:p>
    <w:p w:rsidR="00B94857" w:rsidRDefault="00B94857" w:rsidP="00B94857">
      <w:pPr>
        <w:pStyle w:val="Link-BodyText"/>
      </w:pPr>
      <w:r>
        <w:t xml:space="preserve">With Tyler accessing psychology from the GEM team, and </w:t>
      </w:r>
      <w:proofErr w:type="spellStart"/>
      <w:r>
        <w:t>Windaan</w:t>
      </w:r>
      <w:proofErr w:type="spellEnd"/>
      <w:r>
        <w:t xml:space="preserve"> providing comprehensive wrap-around services, this partnership has allowed delivery of targeted services to meet the needs of Tyler, his family and his community.</w:t>
      </w:r>
    </w:p>
    <w:p w:rsidR="00B94857" w:rsidRDefault="00B94857" w:rsidP="00B94857">
      <w:pPr>
        <w:pStyle w:val="Link-BodyText"/>
      </w:pPr>
      <w:r>
        <w:t>Aunty Pauline and Loretta agreed that cultural awareness is key to providing a successful service.</w:t>
      </w:r>
    </w:p>
    <w:p w:rsidR="00B94857" w:rsidRDefault="00B94857" w:rsidP="00B94857">
      <w:pPr>
        <w:pStyle w:val="Link-BodyText"/>
      </w:pPr>
      <w:r>
        <w:t>“It’s important to get to know what the families have been through – their struggles, their strengths – and that you’re on the journey with them,” Loretta said.</w:t>
      </w:r>
    </w:p>
    <w:p w:rsidR="00B94857" w:rsidRDefault="00B94857" w:rsidP="00B94857">
      <w:pPr>
        <w:pStyle w:val="Link-BodyText"/>
      </w:pPr>
      <w:r>
        <w:t xml:space="preserve">“It is this empathy understanding that allows the </w:t>
      </w:r>
      <w:proofErr w:type="spellStart"/>
      <w:r>
        <w:t>Windaan</w:t>
      </w:r>
      <w:proofErr w:type="spellEnd"/>
      <w:r>
        <w:t xml:space="preserve"> team to ensure that we provide services that reflect the cultural needs of our </w:t>
      </w:r>
      <w:proofErr w:type="spellStart"/>
      <w:r>
        <w:t>Windaan</w:t>
      </w:r>
      <w:proofErr w:type="spellEnd"/>
      <w:r>
        <w:t xml:space="preserve"> clients.”</w:t>
      </w:r>
    </w:p>
    <w:p w:rsidR="00B94857" w:rsidRPr="00B94857" w:rsidRDefault="00B94857" w:rsidP="00B94857">
      <w:pPr>
        <w:pStyle w:val="Link-BodyText"/>
      </w:pPr>
      <w:r>
        <w:t>As for the future, Aunty Pauline said she prefers taking one day at a time. Tyler’s next big step will be starting high school in 2021.</w:t>
      </w:r>
    </w:p>
    <w:p w:rsidR="00B94857" w:rsidRPr="008236C7" w:rsidRDefault="00900685" w:rsidP="008236C7">
      <w:pPr>
        <w:pStyle w:val="Link-BodyTextItalic"/>
      </w:pPr>
      <w:hyperlink r:id="rId28" w:history="1">
        <w:r w:rsidR="00B94857" w:rsidRPr="008236C7">
          <w:rPr>
            <w:rStyle w:val="Hyperlink"/>
            <w:color w:val="auto"/>
            <w:u w:val="none"/>
          </w:rPr>
          <w:t>www.windaan.org.au</w:t>
        </w:r>
      </w:hyperlink>
    </w:p>
    <w:p w:rsidR="00FF5588" w:rsidRPr="008236C7" w:rsidRDefault="00B94857" w:rsidP="008236C7">
      <w:pPr>
        <w:pStyle w:val="Link-BodyTextItalic"/>
      </w:pPr>
      <w:r w:rsidRPr="008236C7">
        <w:t>[Images]</w:t>
      </w:r>
      <w:r w:rsidR="003F5BB4" w:rsidRPr="008236C7">
        <w:t xml:space="preserve"> </w:t>
      </w:r>
      <w:r w:rsidRPr="008236C7">
        <w:t xml:space="preserve">With the support of </w:t>
      </w:r>
      <w:proofErr w:type="spellStart"/>
      <w:r w:rsidRPr="008236C7">
        <w:t>Windaan</w:t>
      </w:r>
      <w:proofErr w:type="spellEnd"/>
      <w:r w:rsidRPr="008236C7">
        <w:t>, Tyler now really enjoys school</w:t>
      </w:r>
      <w:r w:rsidR="008236C7" w:rsidRPr="008236C7">
        <w:t xml:space="preserve"> (2 images);</w:t>
      </w:r>
      <w:r w:rsidRPr="008236C7">
        <w:t xml:space="preserve"> Tyler and </w:t>
      </w:r>
      <w:proofErr w:type="spellStart"/>
      <w:r w:rsidRPr="008236C7">
        <w:t>Windaan</w:t>
      </w:r>
      <w:proofErr w:type="spellEnd"/>
      <w:r w:rsidRPr="008236C7">
        <w:t xml:space="preserve"> support worker Loretta.</w:t>
      </w:r>
    </w:p>
    <w:p w:rsidR="00A739F5" w:rsidRPr="008236C7" w:rsidRDefault="00A739F5" w:rsidP="008236C7">
      <w:pPr>
        <w:pStyle w:val="Link-BodyText"/>
      </w:pPr>
      <w:r>
        <w:br w:type="page"/>
      </w:r>
    </w:p>
    <w:p w:rsidR="003F5BB4" w:rsidRDefault="003F5BB4" w:rsidP="002B069F">
      <w:pPr>
        <w:pStyle w:val="Link-H1"/>
      </w:pPr>
      <w:r w:rsidRPr="003F5BB4">
        <w:lastRenderedPageBreak/>
        <w:t>CALLS FOR A SENSORY DAY</w:t>
      </w:r>
    </w:p>
    <w:p w:rsidR="002B069F" w:rsidRDefault="002B069F" w:rsidP="002B069F">
      <w:pPr>
        <w:pStyle w:val="Link-H2"/>
      </w:pPr>
      <w:r>
        <w:t xml:space="preserve">[INTRODUCTION] </w:t>
      </w:r>
      <w:r w:rsidR="003F5BB4" w:rsidRPr="003F5BB4">
        <w:t>Spectrum Support is calling for Australian retailers to introduce a weekly Sensory Day on Tuesdays so people with autism can shop in a more relaxed environment</w:t>
      </w:r>
      <w:r w:rsidR="003F5BB4">
        <w:t>.</w:t>
      </w:r>
      <w:r w:rsidR="003F5BB4" w:rsidRPr="003F5BB4">
        <w:t xml:space="preserve"> </w:t>
      </w:r>
    </w:p>
    <w:p w:rsidR="003F5BB4" w:rsidRDefault="003F5BB4" w:rsidP="003F5BB4">
      <w:pPr>
        <w:pStyle w:val="Link-BodyText"/>
      </w:pPr>
      <w:r w:rsidRPr="00B94857">
        <w:t>[Main story]</w:t>
      </w:r>
      <w:r>
        <w:t xml:space="preserve"> S</w:t>
      </w:r>
      <w:r w:rsidRPr="003F5BB4">
        <w:t>imple changes such as dimming lights and turning down in-store music will help</w:t>
      </w:r>
      <w:r>
        <w:t xml:space="preserve"> </w:t>
      </w:r>
      <w:r w:rsidRPr="003F5BB4">
        <w:t>improve the shopping experience and reduce sensory overload</w:t>
      </w:r>
      <w:r>
        <w:t>.</w:t>
      </w:r>
    </w:p>
    <w:p w:rsidR="003F5BB4" w:rsidRDefault="003F5BB4" w:rsidP="003F5BB4">
      <w:pPr>
        <w:pStyle w:val="Link-BodyText"/>
      </w:pPr>
      <w:r>
        <w:t xml:space="preserve">Spectrum Support founder and chief executive officer Kathrine </w:t>
      </w:r>
      <w:proofErr w:type="spellStart"/>
      <w:r>
        <w:t>Peereboom</w:t>
      </w:r>
      <w:proofErr w:type="spellEnd"/>
      <w:r>
        <w:t xml:space="preserve"> is encouraging retailers to get involved.</w:t>
      </w:r>
    </w:p>
    <w:p w:rsidR="003F5BB4" w:rsidRDefault="003F5BB4" w:rsidP="003F5BB4">
      <w:pPr>
        <w:pStyle w:val="Link-BodyText"/>
      </w:pPr>
      <w:r>
        <w:t>“Many stores have already implemented a Quiet Hour on Tuesdays however I believe it would more ideal if an entire day was dedicated to improving the sensory experience for shoppers,” Kathrine said.</w:t>
      </w:r>
    </w:p>
    <w:p w:rsidR="003F5BB4" w:rsidRDefault="003F5BB4" w:rsidP="003F5BB4">
      <w:pPr>
        <w:pStyle w:val="Link-BodyText"/>
      </w:pPr>
      <w:r>
        <w:t>“Shops are typically chaotic, loud and bright — all things that people with autism typically avoid. If there was an entire day in which the shops toned down their usual sensory overload, people with autism would suddenly feel welcome to do the things that everybody else takes for granted.</w:t>
      </w:r>
    </w:p>
    <w:p w:rsidR="003F5BB4" w:rsidRDefault="003F5BB4" w:rsidP="003F5BB4">
      <w:pPr>
        <w:pStyle w:val="Link-BodyText"/>
      </w:pPr>
      <w:r>
        <w:t>“We thought Tuesday would be a good day because it is not typically a shop’s busiest trading day, which is good for people with autism.”</w:t>
      </w:r>
    </w:p>
    <w:p w:rsidR="003F5BB4" w:rsidRDefault="003F5BB4" w:rsidP="003F5BB4">
      <w:pPr>
        <w:pStyle w:val="Link-BodyText"/>
      </w:pPr>
      <w:r>
        <w:t>Kathrine, who has three children on the autism spectrum, said parents of children with autism would especially benefit from a Sensory Day.</w:t>
      </w:r>
    </w:p>
    <w:p w:rsidR="003F5BB4" w:rsidRDefault="003F5BB4" w:rsidP="003F5BB4">
      <w:pPr>
        <w:pStyle w:val="Link-BodyText"/>
      </w:pPr>
      <w:r>
        <w:t>“As a parent of children with autism myself, I can tell you that parents are constantly looking for activities for their children to participate in,” she said.</w:t>
      </w:r>
    </w:p>
    <w:p w:rsidR="007E6A85" w:rsidRDefault="003F5BB4" w:rsidP="003F5BB4">
      <w:pPr>
        <w:pStyle w:val="Link-BodyText"/>
      </w:pPr>
      <w:r>
        <w:t>“People with autism find loud and chaotic environments extremely intimidating</w:t>
      </w:r>
      <w:r w:rsidR="007E6A85">
        <w:t>.</w:t>
      </w:r>
    </w:p>
    <w:p w:rsidR="003F5BB4" w:rsidRDefault="003F5BB4" w:rsidP="003F5BB4">
      <w:pPr>
        <w:pStyle w:val="Link-BodyText"/>
      </w:pPr>
      <w:r>
        <w:t>“If we knew that every Tuesday, the major shopping centres will create a more welcoming environment for our kids, we would probably go every week.”</w:t>
      </w:r>
    </w:p>
    <w:p w:rsidR="003F5BB4" w:rsidRDefault="003F5BB4" w:rsidP="003F5BB4">
      <w:pPr>
        <w:pStyle w:val="Link-BodyText"/>
      </w:pPr>
      <w:r>
        <w:t>Introducing a Sensory Day would not just benefit people with autism.</w:t>
      </w:r>
    </w:p>
    <w:p w:rsidR="003F5BB4" w:rsidRDefault="003F5BB4" w:rsidP="003F5BB4">
      <w:pPr>
        <w:pStyle w:val="Link-BodyText"/>
      </w:pPr>
      <w:r>
        <w:t xml:space="preserve">“A Sensory Day would benefit people with ADD, </w:t>
      </w:r>
      <w:proofErr w:type="spellStart"/>
      <w:r>
        <w:t>Aspergers</w:t>
      </w:r>
      <w:proofErr w:type="spellEnd"/>
      <w:r>
        <w:t>, epilepsy, ADHD and schizophrenia," she said.</w:t>
      </w:r>
    </w:p>
    <w:p w:rsidR="003F5BB4" w:rsidRDefault="003F5BB4" w:rsidP="003F5BB4">
      <w:pPr>
        <w:pStyle w:val="Link-BodyText"/>
      </w:pPr>
      <w:r>
        <w:t>“When you add them all up, it’s a significant portion of the Australian population that could benefit.”</w:t>
      </w:r>
    </w:p>
    <w:p w:rsidR="003F5BB4" w:rsidRDefault="00900685" w:rsidP="002B069F">
      <w:pPr>
        <w:pStyle w:val="Link-BodyTextItalic"/>
      </w:pPr>
      <w:hyperlink r:id="rId29" w:history="1">
        <w:r w:rsidR="003F5BB4" w:rsidRPr="00F90E88">
          <w:rPr>
            <w:rStyle w:val="Hyperlink"/>
          </w:rPr>
          <w:t>www.spectrumsupport.org</w:t>
        </w:r>
      </w:hyperlink>
    </w:p>
    <w:p w:rsidR="00B94857" w:rsidRPr="002B069F" w:rsidRDefault="003F5BB4" w:rsidP="002B069F">
      <w:pPr>
        <w:pStyle w:val="Link-BodyTextItalic"/>
      </w:pPr>
      <w:r w:rsidRPr="003F5BB4">
        <w:t>[Image] Kathrine with her three children.</w:t>
      </w:r>
    </w:p>
    <w:p w:rsidR="00A739F5" w:rsidRDefault="00A739F5" w:rsidP="003F5BB4">
      <w:pPr>
        <w:pStyle w:val="Link-BodyText"/>
        <w:rPr>
          <w:b/>
          <w:bCs/>
          <w:sz w:val="40"/>
          <w:szCs w:val="40"/>
        </w:rPr>
      </w:pPr>
      <w:r>
        <w:rPr>
          <w:b/>
          <w:bCs/>
          <w:sz w:val="40"/>
          <w:szCs w:val="40"/>
        </w:rPr>
        <w:br w:type="page"/>
      </w:r>
    </w:p>
    <w:p w:rsidR="003F5BB4" w:rsidRPr="005C09C9" w:rsidRDefault="003F5BB4" w:rsidP="005C09C9">
      <w:pPr>
        <w:pStyle w:val="Link-H1"/>
      </w:pPr>
      <w:proofErr w:type="spellStart"/>
      <w:r w:rsidRPr="005C09C9">
        <w:lastRenderedPageBreak/>
        <w:t>Microbiz</w:t>
      </w:r>
      <w:proofErr w:type="spellEnd"/>
      <w:r w:rsidRPr="005C09C9">
        <w:t xml:space="preserve"> Wiz</w:t>
      </w:r>
    </w:p>
    <w:p w:rsidR="005C09C9" w:rsidRPr="005C09C9" w:rsidRDefault="005C09C9" w:rsidP="005C09C9">
      <w:pPr>
        <w:pStyle w:val="Link-H2"/>
      </w:pPr>
      <w:r w:rsidRPr="005C09C9">
        <w:t>By Laura Lewis</w:t>
      </w:r>
    </w:p>
    <w:p w:rsidR="003F5BB4" w:rsidRPr="005C09C9" w:rsidRDefault="005C09C9" w:rsidP="005C09C9">
      <w:pPr>
        <w:pStyle w:val="Link-H2"/>
      </w:pPr>
      <w:r>
        <w:t xml:space="preserve">[INTRODUCTION] </w:t>
      </w:r>
      <w:r w:rsidR="003F5BB4" w:rsidRPr="005C09C9">
        <w:t>When my son Clay was a two-year-old he was diagnosed with autism. We were told he would not talk or live independently, but he’s proved them wrong.</w:t>
      </w:r>
    </w:p>
    <w:p w:rsidR="003F5BB4" w:rsidRDefault="003F5BB4" w:rsidP="003F5BB4">
      <w:pPr>
        <w:pStyle w:val="Link-BodyText"/>
      </w:pPr>
      <w:r w:rsidRPr="00B94857">
        <w:t>[</w:t>
      </w:r>
      <w:r w:rsidR="005C09C9">
        <w:t>MAIN STORY</w:t>
      </w:r>
      <w:r>
        <w:t>] A</w:t>
      </w:r>
      <w:r w:rsidRPr="003F5BB4">
        <w:t>t fourteen, Clay wanted to earn his own money, so he decided to do a letterbox</w:t>
      </w:r>
      <w:r>
        <w:t xml:space="preserve"> </w:t>
      </w:r>
      <w:r w:rsidRPr="003F5BB4">
        <w:t>drop. My young entrepreneur advertised his services to take the wheelie bins out the night before the garbage collection and would bring them back in the next day after school. About ten residents hired him. And his business began.</w:t>
      </w:r>
    </w:p>
    <w:p w:rsidR="003F5BB4" w:rsidRDefault="003F5BB4" w:rsidP="003F5BB4">
      <w:pPr>
        <w:pStyle w:val="Link-BodyText"/>
      </w:pPr>
      <w:r w:rsidRPr="003F5BB4">
        <w:t>During this time, Clay also started applying online for after school jobs.</w:t>
      </w:r>
    </w:p>
    <w:p w:rsidR="007E6A85" w:rsidRDefault="003F5BB4" w:rsidP="003F5BB4">
      <w:pPr>
        <w:pStyle w:val="Link-BodyText"/>
      </w:pPr>
      <w:r>
        <w:t>But after two years and not one interview, we had a life changing conversation with him. My goal was for Clay to build a resume for life after school. Clay’s goal was cash. He was brutally honest about what motivated him. We felt it was a natural progression for him to advance to bin cleaning. So, he began a legitimate business. He now has a registered business name and pays public liability insurance</w:t>
      </w:r>
      <w:r w:rsidR="007E6A85">
        <w:t>.</w:t>
      </w:r>
    </w:p>
    <w:p w:rsidR="003F5BB4" w:rsidRDefault="003F5BB4" w:rsidP="003F5BB4">
      <w:pPr>
        <w:pStyle w:val="Link-BodyText"/>
      </w:pPr>
      <w:r>
        <w:t>Clay’s now 18 and has over 200 customers, three casual employees during busy times, and is looking to expand his business beyond Wynnum in Brisbane.</w:t>
      </w:r>
    </w:p>
    <w:p w:rsidR="007E6A85" w:rsidRDefault="003F5BB4" w:rsidP="003F5BB4">
      <w:pPr>
        <w:pStyle w:val="Link-BodyText"/>
      </w:pPr>
      <w:r>
        <w:t>He said chatting to his customers is one of the best parts of his work. And he’s really glad he started his own business as it offers him a lot of flexibility</w:t>
      </w:r>
      <w:r w:rsidR="007E6A85">
        <w:t>.</w:t>
      </w:r>
    </w:p>
    <w:p w:rsidR="003F5BB4" w:rsidRDefault="003F5BB4" w:rsidP="003F5BB4">
      <w:pPr>
        <w:pStyle w:val="Link-BodyText"/>
      </w:pPr>
      <w:r>
        <w:t>“I wanted to start something that was easy to begin,” said Clay. “And like I always say, it’s the money, plus I choose the hours I work.</w:t>
      </w:r>
    </w:p>
    <w:p w:rsidR="003F5BB4" w:rsidRDefault="003F5BB4" w:rsidP="003F5BB4">
      <w:pPr>
        <w:pStyle w:val="Link-BodyText"/>
      </w:pPr>
      <w:r>
        <w:t>“I want to save money to move down to the Gold Coast.”</w:t>
      </w:r>
    </w:p>
    <w:p w:rsidR="003F5BB4" w:rsidRDefault="003F5BB4" w:rsidP="003F5BB4">
      <w:pPr>
        <w:pStyle w:val="Link-BodyText"/>
      </w:pPr>
      <w:r>
        <w:t>He has also started public speaking and is hoping to take his story into schools to help other teenagers with autism.</w:t>
      </w:r>
    </w:p>
    <w:p w:rsidR="007E6A85" w:rsidRDefault="003F5BB4" w:rsidP="003F5BB4">
      <w:pPr>
        <w:pStyle w:val="Link-BodyText"/>
      </w:pPr>
      <w:r>
        <w:t>Clay is an incredibly confident and happy young man now</w:t>
      </w:r>
      <w:r w:rsidR="007E6A85">
        <w:t>.</w:t>
      </w:r>
    </w:p>
    <w:p w:rsidR="003F5BB4" w:rsidRPr="003F5BB4" w:rsidRDefault="003F5BB4" w:rsidP="003F5BB4">
      <w:pPr>
        <w:pStyle w:val="Link-BodyText"/>
      </w:pPr>
      <w:r>
        <w:t>When asked what advice he’d give other teenagers with autism thinking of starting their own business - “just believe in yourself”.</w:t>
      </w:r>
    </w:p>
    <w:p w:rsidR="003F5BB4" w:rsidRDefault="00900685" w:rsidP="003F5BB4">
      <w:pPr>
        <w:pStyle w:val="Link-BodyText"/>
        <w:rPr>
          <w:i/>
          <w:iCs/>
        </w:rPr>
      </w:pPr>
      <w:hyperlink r:id="rId30" w:history="1">
        <w:r w:rsidR="003F5BB4" w:rsidRPr="00F90E88">
          <w:rPr>
            <w:rStyle w:val="Hyperlink"/>
            <w:i/>
            <w:iCs/>
          </w:rPr>
          <w:t>www.facebook.com/clayisachamp/</w:t>
        </w:r>
      </w:hyperlink>
    </w:p>
    <w:p w:rsidR="003F5BB4" w:rsidRPr="003F5BB4" w:rsidRDefault="003F5BB4" w:rsidP="003F5BB4">
      <w:pPr>
        <w:pStyle w:val="Link-BodyText"/>
        <w:rPr>
          <w:i/>
          <w:iCs/>
        </w:rPr>
      </w:pPr>
      <w:r w:rsidRPr="003F5BB4">
        <w:rPr>
          <w:i/>
          <w:iCs/>
        </w:rPr>
        <w:t>[Image] Clay is a business owner and public speaker.</w:t>
      </w:r>
    </w:p>
    <w:p w:rsidR="00A739F5" w:rsidRDefault="00A739F5" w:rsidP="003F5BB4">
      <w:pPr>
        <w:pStyle w:val="Link-BodyText"/>
        <w:rPr>
          <w:b/>
          <w:bCs/>
          <w:sz w:val="40"/>
          <w:szCs w:val="40"/>
        </w:rPr>
      </w:pPr>
      <w:r>
        <w:rPr>
          <w:b/>
          <w:bCs/>
          <w:sz w:val="40"/>
          <w:szCs w:val="40"/>
        </w:rPr>
        <w:br w:type="page"/>
      </w:r>
    </w:p>
    <w:p w:rsidR="00DF2048" w:rsidRDefault="003F5BB4" w:rsidP="005C09C9">
      <w:pPr>
        <w:pStyle w:val="Link-H1"/>
      </w:pPr>
      <w:r w:rsidRPr="003F5BB4">
        <w:lastRenderedPageBreak/>
        <w:t>Building social skills</w:t>
      </w:r>
    </w:p>
    <w:p w:rsidR="005C09C9" w:rsidRDefault="003F5BB4" w:rsidP="005C09C9">
      <w:pPr>
        <w:pStyle w:val="Link-H2"/>
      </w:pPr>
      <w:r w:rsidRPr="003F5BB4">
        <w:t>LEGO</w:t>
      </w:r>
      <w:r w:rsidR="005C09C9">
        <w:t xml:space="preserve"> </w:t>
      </w:r>
      <w:r w:rsidRPr="003F5BB4">
        <w:t>robotics therapy may help reduce anxiety and increase social skills in teenagers with autism, according to researchers from Flinders University’s Caring Futures Institute.</w:t>
      </w:r>
    </w:p>
    <w:p w:rsidR="003F5BB4" w:rsidRDefault="003F5BB4" w:rsidP="003F5BB4">
      <w:pPr>
        <w:pStyle w:val="Link-BodyText"/>
      </w:pPr>
      <w:r w:rsidRPr="00B94857">
        <w:t>[Main story</w:t>
      </w:r>
      <w:r>
        <w:t>] L</w:t>
      </w:r>
      <w:r w:rsidRPr="003F5BB4">
        <w:t>EGO therapy uses skills in communication, problem solving, negotiating, turn-taking</w:t>
      </w:r>
      <w:r>
        <w:t xml:space="preserve"> </w:t>
      </w:r>
      <w:r w:rsidRPr="003F5BB4">
        <w:t>and cooperation to help build self-confidence and ease social anxiety</w:t>
      </w:r>
      <w:r>
        <w:t>.</w:t>
      </w:r>
    </w:p>
    <w:p w:rsidR="003F5BB4" w:rsidRPr="003F5BB4" w:rsidRDefault="003F5BB4" w:rsidP="003F5BB4">
      <w:pPr>
        <w:pStyle w:val="Link-BodyText"/>
        <w:rPr>
          <w:lang w:val="en-US"/>
        </w:rPr>
      </w:pPr>
      <w:r w:rsidRPr="003F5BB4">
        <w:rPr>
          <w:lang w:val="en-US"/>
        </w:rPr>
        <w:t xml:space="preserve">Associate Professor </w:t>
      </w:r>
      <w:proofErr w:type="spellStart"/>
      <w:r w:rsidRPr="003F5BB4">
        <w:rPr>
          <w:lang w:val="en-US"/>
        </w:rPr>
        <w:t>Pammi</w:t>
      </w:r>
      <w:proofErr w:type="spellEnd"/>
      <w:r w:rsidRPr="003F5BB4">
        <w:rPr>
          <w:lang w:val="en-US"/>
        </w:rPr>
        <w:t xml:space="preserve"> Raghavendra said the research project came about after Autism SA highlighted the success of their existing LEGO therapy program with younger children and wanted to</w:t>
      </w:r>
      <w:r>
        <w:rPr>
          <w:lang w:val="en-US"/>
        </w:rPr>
        <w:t xml:space="preserve"> </w:t>
      </w:r>
      <w:r w:rsidRPr="003F5BB4">
        <w:rPr>
          <w:lang w:val="en-US"/>
        </w:rPr>
        <w:t>develop something similar for teenagers.</w:t>
      </w:r>
    </w:p>
    <w:p w:rsidR="007E6A85" w:rsidRDefault="003F5BB4" w:rsidP="003F5BB4">
      <w:pPr>
        <w:pStyle w:val="Link-BodyText"/>
        <w:rPr>
          <w:lang w:val="en-US"/>
        </w:rPr>
      </w:pPr>
      <w:r w:rsidRPr="003F5BB4">
        <w:rPr>
          <w:lang w:val="en-US"/>
        </w:rPr>
        <w:t>“Despite promising findings with younger children, the use of LEGO therapy to</w:t>
      </w:r>
      <w:r>
        <w:rPr>
          <w:lang w:val="en-US"/>
        </w:rPr>
        <w:t xml:space="preserve"> </w:t>
      </w:r>
      <w:r w:rsidRPr="003F5BB4">
        <w:rPr>
          <w:lang w:val="en-US"/>
        </w:rPr>
        <w:t>improve anxiety and social skills for teenagers with autism has not yet been investigated extensively,” she said</w:t>
      </w:r>
      <w:r w:rsidR="007E6A85">
        <w:rPr>
          <w:lang w:val="en-US"/>
        </w:rPr>
        <w:t>.</w:t>
      </w:r>
    </w:p>
    <w:p w:rsidR="003F5BB4" w:rsidRDefault="003F5BB4" w:rsidP="003F5BB4">
      <w:pPr>
        <w:pStyle w:val="Link-BodyText"/>
        <w:rPr>
          <w:lang w:val="en-US"/>
        </w:rPr>
      </w:pPr>
      <w:r w:rsidRPr="003F5BB4">
        <w:rPr>
          <w:lang w:val="en-US"/>
        </w:rPr>
        <w:t>The research team hopes the addition of robotics – programming the LEGO creation to interact and move using a tablet-based app – will be more challenging, engaging and age-appropriate for teenagers.</w:t>
      </w:r>
    </w:p>
    <w:p w:rsidR="003F5BB4" w:rsidRPr="003F5BB4" w:rsidRDefault="003F5BB4" w:rsidP="003F5BB4">
      <w:pPr>
        <w:pStyle w:val="Link-BodyText"/>
        <w:rPr>
          <w:lang w:val="en-US"/>
        </w:rPr>
      </w:pPr>
      <w:r w:rsidRPr="003F5BB4">
        <w:rPr>
          <w:lang w:val="en-US"/>
        </w:rPr>
        <w:t>“Nearly 40 per cent of children and</w:t>
      </w:r>
      <w:r>
        <w:rPr>
          <w:lang w:val="en-US"/>
        </w:rPr>
        <w:t xml:space="preserve"> </w:t>
      </w:r>
      <w:r w:rsidRPr="003F5BB4">
        <w:rPr>
          <w:lang w:val="en-US"/>
        </w:rPr>
        <w:t>adolescents on the autism spectrum experience mental health issues such as social anxiety and difficulties with interactions, which has a significant effect on everyday participation,</w:t>
      </w:r>
      <w:r>
        <w:rPr>
          <w:lang w:val="en-US"/>
        </w:rPr>
        <w:t xml:space="preserve"> </w:t>
      </w:r>
      <w:r w:rsidRPr="003F5BB4">
        <w:rPr>
          <w:lang w:val="en-US"/>
        </w:rPr>
        <w:t>including attending school, meeting friends, and using public transport,” she said.</w:t>
      </w:r>
    </w:p>
    <w:p w:rsidR="003F5BB4" w:rsidRDefault="003F5BB4" w:rsidP="003F5BB4">
      <w:pPr>
        <w:pStyle w:val="Link-BodyText"/>
        <w:rPr>
          <w:lang w:val="en-US"/>
        </w:rPr>
      </w:pPr>
      <w:r w:rsidRPr="003F5BB4">
        <w:rPr>
          <w:lang w:val="en-US"/>
        </w:rPr>
        <w:t>“By researching and developing a new type of intervention, we’re aiming to give parents, teachers and allied-health professionals a new tool in their toolkit, and give teenagers an</w:t>
      </w:r>
      <w:r>
        <w:rPr>
          <w:lang w:val="en-US"/>
        </w:rPr>
        <w:t xml:space="preserve"> </w:t>
      </w:r>
      <w:r w:rsidRPr="003F5BB4">
        <w:rPr>
          <w:lang w:val="en-US"/>
        </w:rPr>
        <w:t>activity that they enjoy, and which may have benefits for their mental health as well.”</w:t>
      </w:r>
    </w:p>
    <w:p w:rsidR="00DF2048" w:rsidRDefault="00900685" w:rsidP="003F5BB4">
      <w:pPr>
        <w:pStyle w:val="Link-BodyText"/>
        <w:rPr>
          <w:i/>
          <w:iCs/>
        </w:rPr>
      </w:pPr>
      <w:hyperlink r:id="rId31" w:history="1">
        <w:r w:rsidR="00DF2048" w:rsidRPr="00F90E88">
          <w:rPr>
            <w:rStyle w:val="Hyperlink"/>
            <w:i/>
            <w:iCs/>
          </w:rPr>
          <w:t>www.flinders.edu.au/caring-futures-institute</w:t>
        </w:r>
      </w:hyperlink>
    </w:p>
    <w:p w:rsidR="003F5BB4" w:rsidRPr="003F5BB4" w:rsidRDefault="003F5BB4" w:rsidP="003F5BB4">
      <w:pPr>
        <w:pStyle w:val="Link-BodyText"/>
        <w:rPr>
          <w:i/>
          <w:iCs/>
        </w:rPr>
      </w:pPr>
      <w:r w:rsidRPr="003F5BB4">
        <w:rPr>
          <w:i/>
          <w:iCs/>
        </w:rPr>
        <w:t xml:space="preserve">[Images] </w:t>
      </w:r>
      <w:r w:rsidR="005C09C9">
        <w:rPr>
          <w:i/>
          <w:iCs/>
        </w:rPr>
        <w:t xml:space="preserve">Lego figures stand around giant wrapped gift made of </w:t>
      </w:r>
      <w:proofErr w:type="spellStart"/>
      <w:r w:rsidR="005C09C9">
        <w:rPr>
          <w:i/>
          <w:iCs/>
        </w:rPr>
        <w:t>lego</w:t>
      </w:r>
      <w:proofErr w:type="spellEnd"/>
      <w:r w:rsidR="005C09C9">
        <w:rPr>
          <w:i/>
          <w:iCs/>
        </w:rPr>
        <w:t>.</w:t>
      </w:r>
    </w:p>
    <w:p w:rsidR="00A739F5" w:rsidRDefault="00A739F5" w:rsidP="00DF2048">
      <w:pPr>
        <w:pStyle w:val="Link-BodyText"/>
        <w:rPr>
          <w:b/>
          <w:bCs/>
          <w:sz w:val="40"/>
          <w:szCs w:val="40"/>
        </w:rPr>
      </w:pPr>
      <w:r>
        <w:rPr>
          <w:b/>
          <w:bCs/>
          <w:sz w:val="40"/>
          <w:szCs w:val="40"/>
        </w:rPr>
        <w:br w:type="page"/>
      </w:r>
    </w:p>
    <w:p w:rsidR="00DF2048" w:rsidRPr="005C09C9" w:rsidRDefault="00DF2048" w:rsidP="005C09C9">
      <w:pPr>
        <w:pStyle w:val="Link-H1"/>
      </w:pPr>
      <w:r w:rsidRPr="00DF2048">
        <w:lastRenderedPageBreak/>
        <w:t>Help when needed</w:t>
      </w:r>
    </w:p>
    <w:p w:rsidR="005C09C9" w:rsidRDefault="005C09C9" w:rsidP="005C09C9">
      <w:pPr>
        <w:pStyle w:val="Link-H2"/>
      </w:pPr>
      <w:r>
        <w:t xml:space="preserve">[INTRODUCTION] </w:t>
      </w:r>
      <w:r w:rsidR="00DF2048" w:rsidRPr="00DF2048">
        <w:t>A new national online resource The Spectrum is providing answers to your questions about autism.</w:t>
      </w:r>
    </w:p>
    <w:p w:rsidR="003F5BB4" w:rsidRDefault="00DF2048" w:rsidP="00DF2048">
      <w:pPr>
        <w:pStyle w:val="Link-BodyText"/>
      </w:pPr>
      <w:r w:rsidRPr="00B94857">
        <w:t>[</w:t>
      </w:r>
      <w:r w:rsidR="005C09C9">
        <w:t>MAIN STORY</w:t>
      </w:r>
      <w:r>
        <w:t>] A</w:t>
      </w:r>
      <w:r w:rsidRPr="00DF2048">
        <w:t>utism SA said with 205,200 Australians reported to be on the autism spectrum in 2018</w:t>
      </w:r>
      <w:r>
        <w:t xml:space="preserve"> </w:t>
      </w:r>
      <w:r w:rsidRPr="00DF2048">
        <w:t>(and that figure on the rise), there’s been an increasing need for autism-related information across the nation.</w:t>
      </w:r>
    </w:p>
    <w:p w:rsidR="00DF2048" w:rsidRPr="00DF2048" w:rsidRDefault="00DF2048" w:rsidP="00DF2048">
      <w:pPr>
        <w:pStyle w:val="Link-BodyText"/>
        <w:rPr>
          <w:lang w:val="en-US"/>
        </w:rPr>
      </w:pPr>
      <w:r w:rsidRPr="00DF2048">
        <w:rPr>
          <w:lang w:val="en-US"/>
        </w:rPr>
        <w:t xml:space="preserve">The </w:t>
      </w:r>
      <w:proofErr w:type="spellStart"/>
      <w:r w:rsidRPr="00DF2048">
        <w:rPr>
          <w:lang w:val="en-US"/>
        </w:rPr>
        <w:t>organisation</w:t>
      </w:r>
      <w:proofErr w:type="spellEnd"/>
      <w:r w:rsidRPr="00DF2048">
        <w:rPr>
          <w:lang w:val="en-US"/>
        </w:rPr>
        <w:t xml:space="preserve"> has received over 10,000 enquiries in the last two years. The enquiries have been wide-ranging, coming from parents, educators, GPs and other health care workers, autistic teens and adults, family members and </w:t>
      </w:r>
      <w:proofErr w:type="spellStart"/>
      <w:r w:rsidRPr="00DF2048">
        <w:rPr>
          <w:lang w:val="en-US"/>
        </w:rPr>
        <w:t>carers</w:t>
      </w:r>
      <w:proofErr w:type="spellEnd"/>
      <w:r w:rsidRPr="00DF2048">
        <w:rPr>
          <w:lang w:val="en-US"/>
        </w:rPr>
        <w:t>, among others.</w:t>
      </w:r>
    </w:p>
    <w:p w:rsidR="00DF2048" w:rsidRPr="00DF2048" w:rsidRDefault="00DF2048" w:rsidP="00DF2048">
      <w:pPr>
        <w:pStyle w:val="Link-BodyText"/>
        <w:rPr>
          <w:lang w:val="en-US"/>
        </w:rPr>
      </w:pPr>
      <w:r w:rsidRPr="00DF2048">
        <w:rPr>
          <w:lang w:val="en-US"/>
        </w:rPr>
        <w:t>Working closely with individuals on the spectrum and families, the broader autism community, other experts and allied health professionals, Autism SA has developed the online resource to provide evidence-informed autism</w:t>
      </w:r>
      <w:r>
        <w:rPr>
          <w:lang w:val="en-US"/>
        </w:rPr>
        <w:t xml:space="preserve"> </w:t>
      </w:r>
      <w:r w:rsidRPr="00DF2048">
        <w:rPr>
          <w:lang w:val="en-US"/>
        </w:rPr>
        <w:t>information. The creation of the website was funded by the National Disability Insurance Scheme (NDIS) through an Information, Linkages and Capacity Building – National Readiness Grant.</w:t>
      </w:r>
    </w:p>
    <w:p w:rsidR="007E6A85" w:rsidRDefault="00DF2048" w:rsidP="00DF2048">
      <w:pPr>
        <w:pStyle w:val="Link-BodyText"/>
        <w:rPr>
          <w:lang w:val="en-US"/>
        </w:rPr>
      </w:pPr>
      <w:r w:rsidRPr="00DF2048">
        <w:rPr>
          <w:lang w:val="en-US"/>
        </w:rPr>
        <w:t xml:space="preserve">Chief executive officer of Autism SA Jenny </w:t>
      </w:r>
      <w:proofErr w:type="spellStart"/>
      <w:r w:rsidRPr="00DF2048">
        <w:rPr>
          <w:lang w:val="en-US"/>
        </w:rPr>
        <w:t>Karavolos</w:t>
      </w:r>
      <w:proofErr w:type="spellEnd"/>
      <w:r w:rsidRPr="00DF2048">
        <w:rPr>
          <w:lang w:val="en-US"/>
        </w:rPr>
        <w:t xml:space="preserve"> said The Spectrum was a resource for the whole community</w:t>
      </w:r>
      <w:r w:rsidR="007E6A85">
        <w:rPr>
          <w:lang w:val="en-US"/>
        </w:rPr>
        <w:t>.</w:t>
      </w:r>
    </w:p>
    <w:p w:rsidR="007E6A85" w:rsidRDefault="00DF2048" w:rsidP="00DF2048">
      <w:pPr>
        <w:pStyle w:val="Link-BodyText"/>
        <w:rPr>
          <w:lang w:val="en-US"/>
        </w:rPr>
      </w:pPr>
      <w:r w:rsidRPr="00DF2048">
        <w:rPr>
          <w:lang w:val="en-US"/>
        </w:rPr>
        <w:t>“The core aim of this digital resource is to address the primary questions that people may have regarding autism,” she said</w:t>
      </w:r>
      <w:r w:rsidR="007E6A85">
        <w:rPr>
          <w:lang w:val="en-US"/>
        </w:rPr>
        <w:t>.</w:t>
      </w:r>
    </w:p>
    <w:p w:rsidR="00DF2048" w:rsidRPr="00DF2048" w:rsidRDefault="00DF2048" w:rsidP="00DF2048">
      <w:pPr>
        <w:pStyle w:val="Link-BodyText"/>
        <w:rPr>
          <w:lang w:val="en-US"/>
        </w:rPr>
      </w:pPr>
      <w:r w:rsidRPr="00DF2048">
        <w:rPr>
          <w:lang w:val="en-US"/>
        </w:rPr>
        <w:t>“This one-stop, digital resource aims to meet the needs of our community by offering evidence-informed information to people when they need it and when it suits them – whether it’s before school or work, late</w:t>
      </w:r>
      <w:r>
        <w:rPr>
          <w:lang w:val="en-US"/>
        </w:rPr>
        <w:t xml:space="preserve"> </w:t>
      </w:r>
      <w:r w:rsidRPr="00DF2048">
        <w:rPr>
          <w:lang w:val="en-US"/>
        </w:rPr>
        <w:t>at night or during that very short time in-between life’s demands.”</w:t>
      </w:r>
    </w:p>
    <w:p w:rsidR="00DF2048" w:rsidRPr="00DF2048" w:rsidRDefault="00DF2048" w:rsidP="00DF2048">
      <w:pPr>
        <w:pStyle w:val="Link-BodyText"/>
        <w:rPr>
          <w:lang w:val="en-US"/>
        </w:rPr>
      </w:pPr>
      <w:r w:rsidRPr="00DF2048">
        <w:rPr>
          <w:lang w:val="en-US"/>
        </w:rPr>
        <w:t>The Spectrum answers the most commonly asked questions about autism and provides a comprehensive resource list to help guide visitors towards more information and support, during any stage of their autism journey.</w:t>
      </w:r>
    </w:p>
    <w:p w:rsidR="00DF2048" w:rsidRPr="00DF2048" w:rsidRDefault="00DF2048" w:rsidP="00DF2048">
      <w:pPr>
        <w:pStyle w:val="Link-BodyText"/>
        <w:rPr>
          <w:lang w:val="en-US"/>
        </w:rPr>
      </w:pPr>
      <w:r w:rsidRPr="00DF2048">
        <w:rPr>
          <w:lang w:val="en-US"/>
        </w:rPr>
        <w:t>“We’re grateful for the support and contribution of the autism community and the NDIS to develop this great resource,” said Jenny.</w:t>
      </w:r>
    </w:p>
    <w:p w:rsidR="00DF2048" w:rsidRDefault="00DF2048" w:rsidP="00DF2048">
      <w:pPr>
        <w:pStyle w:val="Link-BodyText"/>
        <w:rPr>
          <w:lang w:val="en-US"/>
        </w:rPr>
      </w:pPr>
      <w:r w:rsidRPr="00DF2048">
        <w:rPr>
          <w:lang w:val="en-US"/>
        </w:rPr>
        <w:t>“We’re delighted we can make this available and we’re confident that it will make a significant difference to people seeking reliable information and support about the topic of autism in their families, schools, workplaces and communities.”</w:t>
      </w:r>
    </w:p>
    <w:p w:rsidR="00DF2048" w:rsidRDefault="00900685" w:rsidP="00DF2048">
      <w:pPr>
        <w:pStyle w:val="Link-BodyText"/>
        <w:rPr>
          <w:i/>
          <w:iCs/>
        </w:rPr>
      </w:pPr>
      <w:hyperlink r:id="rId32" w:history="1">
        <w:r w:rsidR="00DF2048" w:rsidRPr="00F90E88">
          <w:rPr>
            <w:rStyle w:val="Hyperlink"/>
            <w:i/>
            <w:iCs/>
          </w:rPr>
          <w:t>www.thespectrum.org.au</w:t>
        </w:r>
      </w:hyperlink>
    </w:p>
    <w:p w:rsidR="00DF2048" w:rsidRPr="003F5BB4" w:rsidRDefault="00DF2048" w:rsidP="00DF2048">
      <w:pPr>
        <w:pStyle w:val="Link-BodyText"/>
        <w:rPr>
          <w:i/>
          <w:iCs/>
        </w:rPr>
      </w:pPr>
      <w:r w:rsidRPr="003F5BB4">
        <w:rPr>
          <w:i/>
          <w:iCs/>
        </w:rPr>
        <w:t xml:space="preserve">[Images] </w:t>
      </w:r>
      <w:r>
        <w:rPr>
          <w:i/>
          <w:iCs/>
        </w:rPr>
        <w:t xml:space="preserve">Child </w:t>
      </w:r>
      <w:r w:rsidR="005C09C9">
        <w:rPr>
          <w:i/>
          <w:iCs/>
        </w:rPr>
        <w:t xml:space="preserve">in city park </w:t>
      </w:r>
      <w:r>
        <w:rPr>
          <w:i/>
          <w:iCs/>
        </w:rPr>
        <w:t>listening to music on headphones</w:t>
      </w:r>
      <w:r w:rsidRPr="003F5BB4">
        <w:rPr>
          <w:i/>
          <w:iCs/>
        </w:rPr>
        <w:t>.</w:t>
      </w:r>
    </w:p>
    <w:p w:rsidR="005C09C9" w:rsidRDefault="005C09C9" w:rsidP="005C09C9">
      <w:pPr>
        <w:pStyle w:val="Link-BodyText"/>
        <w:rPr>
          <w:lang w:val="en-US"/>
        </w:rPr>
      </w:pPr>
      <w:r>
        <w:rPr>
          <w:lang w:val="en-US"/>
        </w:rPr>
        <w:br w:type="page"/>
      </w:r>
    </w:p>
    <w:p w:rsidR="00DF2048" w:rsidRDefault="00DF2048" w:rsidP="00DF2048">
      <w:pPr>
        <w:pStyle w:val="Link-H1"/>
        <w:outlineLvl w:val="0"/>
      </w:pPr>
      <w:r>
        <w:lastRenderedPageBreak/>
        <w:t>[Travel]</w:t>
      </w:r>
    </w:p>
    <w:p w:rsidR="00DF2048" w:rsidRPr="009D511B" w:rsidRDefault="00DF2048" w:rsidP="009D511B">
      <w:pPr>
        <w:pStyle w:val="Link-H1"/>
      </w:pPr>
      <w:r w:rsidRPr="00DF2048">
        <w:t>TRAVELLING SOLO</w:t>
      </w:r>
    </w:p>
    <w:p w:rsidR="009D511B" w:rsidRDefault="009D511B" w:rsidP="009D511B">
      <w:pPr>
        <w:pStyle w:val="Link-H2"/>
      </w:pPr>
      <w:r>
        <w:t xml:space="preserve">[INTRODUCTION] </w:t>
      </w:r>
      <w:r w:rsidR="00DF2048" w:rsidRPr="00DF2048">
        <w:t xml:space="preserve">Robyn Thompson has </w:t>
      </w:r>
      <w:r w:rsidR="00DF2048" w:rsidRPr="009D511B">
        <w:t>travelled</w:t>
      </w:r>
      <w:r w:rsidR="00DF2048" w:rsidRPr="00DF2048">
        <w:t xml:space="preserve"> the world in her “trusty, portable electric wheelchair”. And now the travel enthusiast has some awesome tips for anyone else looking to head off on an adventure of their own.</w:t>
      </w:r>
    </w:p>
    <w:p w:rsidR="003F5BB4" w:rsidRDefault="00DF2048" w:rsidP="00DF2048">
      <w:pPr>
        <w:pStyle w:val="Link-BodyText"/>
      </w:pPr>
      <w:r w:rsidRPr="00B94857">
        <w:t>[</w:t>
      </w:r>
      <w:r w:rsidR="009D511B">
        <w:t>MAIN STORY</w:t>
      </w:r>
      <w:r>
        <w:t>] I</w:t>
      </w:r>
      <w:r w:rsidRPr="00DF2048">
        <w:t>n the last two years, I’ve travelled on my own to eight European cities including Istanbul, Paris and</w:t>
      </w:r>
      <w:r>
        <w:t xml:space="preserve"> </w:t>
      </w:r>
      <w:r w:rsidRPr="00DF2048">
        <w:t>Florence. After being fobbed off by one too many travel companies – most don’t cater for people with limited mobility, especially if you’re travelling solo – I decided to plan my own trip and go it alone. Just me and my trusty portable electric wheelchair – and I’ve had the best time.</w:t>
      </w:r>
    </w:p>
    <w:p w:rsidR="009D511B" w:rsidRPr="009D511B" w:rsidRDefault="00DF2048" w:rsidP="00DF2048">
      <w:pPr>
        <w:pStyle w:val="Link-BodyText"/>
        <w:rPr>
          <w:b/>
          <w:bCs/>
          <w:lang w:val="en-US"/>
        </w:rPr>
      </w:pPr>
      <w:r w:rsidRPr="009D511B">
        <w:rPr>
          <w:b/>
          <w:bCs/>
          <w:lang w:val="en-US"/>
        </w:rPr>
        <w:t xml:space="preserve">Here are some of my tips for travelling solo: </w:t>
      </w:r>
    </w:p>
    <w:p w:rsidR="009D511B" w:rsidRDefault="00DF2048" w:rsidP="00DF2048">
      <w:pPr>
        <w:pStyle w:val="Link-BodyText"/>
        <w:rPr>
          <w:lang w:val="en-US"/>
        </w:rPr>
      </w:pPr>
      <w:r w:rsidRPr="00DF2048">
        <w:rPr>
          <w:b/>
          <w:bCs/>
          <w:lang w:val="en-US"/>
        </w:rPr>
        <w:t>Planning and research</w:t>
      </w:r>
    </w:p>
    <w:p w:rsidR="00DF2048" w:rsidRDefault="00DF2048" w:rsidP="00DF2048">
      <w:pPr>
        <w:pStyle w:val="Link-BodyText"/>
        <w:rPr>
          <w:lang w:val="en-US"/>
        </w:rPr>
      </w:pPr>
      <w:r w:rsidRPr="00DF2048">
        <w:rPr>
          <w:lang w:val="en-US"/>
        </w:rPr>
        <w:t>For me, the key to a successful holiday is planning and research. I see it as building my overall excitement for the trip. I spend many hours reading about different cities online.</w:t>
      </w:r>
    </w:p>
    <w:p w:rsidR="00DF2048" w:rsidRDefault="00DF2048" w:rsidP="00DF2048">
      <w:pPr>
        <w:pStyle w:val="Link-BodyText"/>
        <w:rPr>
          <w:lang w:val="en-US"/>
        </w:rPr>
      </w:pPr>
      <w:r w:rsidRPr="00DF2048">
        <w:rPr>
          <w:lang w:val="en-US"/>
        </w:rPr>
        <w:t>When planning a trip, I tell myself I have to be realistic. I have secondary progressive MS and fatigue is a major issue for me. I try to factor fatigue into my travels by allowing four or five</w:t>
      </w:r>
      <w:r>
        <w:rPr>
          <w:lang w:val="en-US"/>
        </w:rPr>
        <w:t xml:space="preserve"> </w:t>
      </w:r>
      <w:r w:rsidRPr="00DF2048">
        <w:rPr>
          <w:lang w:val="en-US"/>
        </w:rPr>
        <w:t>days in each city. That way I don’t feel cheated if I have to rest for a whole day in the hotel. I also know my limits. Sometimes even a single step into a church can be enough to stop you</w:t>
      </w:r>
      <w:r>
        <w:rPr>
          <w:lang w:val="en-US"/>
        </w:rPr>
        <w:t xml:space="preserve"> </w:t>
      </w:r>
      <w:r w:rsidRPr="00DF2048">
        <w:rPr>
          <w:lang w:val="en-US"/>
        </w:rPr>
        <w:t xml:space="preserve">seeing the magnificent </w:t>
      </w:r>
      <w:proofErr w:type="gramStart"/>
      <w:r w:rsidRPr="00DF2048">
        <w:rPr>
          <w:lang w:val="en-US"/>
        </w:rPr>
        <w:t>stained glass</w:t>
      </w:r>
      <w:proofErr w:type="gramEnd"/>
      <w:r w:rsidRPr="00DF2048">
        <w:rPr>
          <w:lang w:val="en-US"/>
        </w:rPr>
        <w:t xml:space="preserve"> windows and exquisite painted ceiling. At these times, I try to appreciate what I can enjoy rather than dwell on what I can’t.</w:t>
      </w:r>
    </w:p>
    <w:p w:rsidR="00DF2048" w:rsidRPr="00DF2048" w:rsidRDefault="00DF2048" w:rsidP="00DF2048">
      <w:pPr>
        <w:pStyle w:val="Link-BodyText"/>
        <w:rPr>
          <w:b/>
          <w:bCs/>
          <w:lang w:val="en-US"/>
        </w:rPr>
      </w:pPr>
      <w:r w:rsidRPr="00DF2048">
        <w:rPr>
          <w:b/>
          <w:bCs/>
          <w:lang w:val="en-US"/>
        </w:rPr>
        <w:t>Getting there and getting around</w:t>
      </w:r>
    </w:p>
    <w:p w:rsidR="007E6A85" w:rsidRDefault="00DF2048" w:rsidP="00DF2048">
      <w:pPr>
        <w:pStyle w:val="Link-BodyText"/>
        <w:rPr>
          <w:lang w:val="en-US"/>
        </w:rPr>
      </w:pPr>
      <w:r w:rsidRPr="00DF2048">
        <w:rPr>
          <w:lang w:val="en-US"/>
        </w:rPr>
        <w:t>Many airlines and airports offer assistance for passengers with a disability – as they should. Sometimes, I have to seek out help. To date, I’ve only had good experiences when I’ve asked for it. Airlines require detailed information about electric wheelchairs including size and battery type. I feel more at ease if I’ve given my travel agent all these details and they forward them to the airline. I also carry copies of this information with me, in case airline staff have questions about the wheelchair at check-in</w:t>
      </w:r>
      <w:r w:rsidR="007E6A85">
        <w:rPr>
          <w:lang w:val="en-US"/>
        </w:rPr>
        <w:t>.</w:t>
      </w:r>
    </w:p>
    <w:p w:rsidR="00DF2048" w:rsidRPr="00DF2048" w:rsidRDefault="00DF2048" w:rsidP="00DF2048">
      <w:pPr>
        <w:pStyle w:val="Link-BodyText"/>
        <w:rPr>
          <w:lang w:val="en-US"/>
        </w:rPr>
      </w:pPr>
      <w:r w:rsidRPr="00DF2048">
        <w:rPr>
          <w:lang w:val="en-US"/>
        </w:rPr>
        <w:t>Alternatively, it may be possible to hire wheelchairs and other equipment when you reach your destination, but I personally prefer to travel with my own.</w:t>
      </w:r>
    </w:p>
    <w:p w:rsidR="007E6A85" w:rsidRDefault="00DF2048" w:rsidP="00DF2048">
      <w:pPr>
        <w:pStyle w:val="Link-BodyText"/>
        <w:rPr>
          <w:lang w:val="en-US"/>
        </w:rPr>
      </w:pPr>
      <w:r w:rsidRPr="00DF2048">
        <w:rPr>
          <w:lang w:val="en-US"/>
        </w:rPr>
        <w:t xml:space="preserve">All airports I’ve travelled through have had an assistance service for people with limited mobility. It’s important to request this service at the time of booking or before you arrive at the airport – another reason why I engage a travel agent to book my flights. Travel insurance is also essential for my peace of mind and I </w:t>
      </w:r>
      <w:proofErr w:type="spellStart"/>
      <w:r w:rsidRPr="00DF2048">
        <w:rPr>
          <w:lang w:val="en-US"/>
        </w:rPr>
        <w:t>organise</w:t>
      </w:r>
      <w:proofErr w:type="spellEnd"/>
      <w:r w:rsidRPr="00DF2048">
        <w:rPr>
          <w:lang w:val="en-US"/>
        </w:rPr>
        <w:t xml:space="preserve"> it as soon as the flights are booked</w:t>
      </w:r>
      <w:r w:rsidR="007E6A85">
        <w:rPr>
          <w:lang w:val="en-US"/>
        </w:rPr>
        <w:t>.</w:t>
      </w:r>
    </w:p>
    <w:p w:rsidR="00DF2048" w:rsidRDefault="00DF2048" w:rsidP="00DF2048">
      <w:pPr>
        <w:pStyle w:val="Link-BodyText"/>
        <w:rPr>
          <w:lang w:val="en-US"/>
        </w:rPr>
      </w:pPr>
      <w:r w:rsidRPr="00DF2048">
        <w:rPr>
          <w:lang w:val="en-US"/>
        </w:rPr>
        <w:t>Much of my pre-departure research involves accessibility once on the ground. Many cities have very good information online detailing accessible tourist sites to visit and public transport, such as the Tube in London and local buses in Moscow.</w:t>
      </w:r>
    </w:p>
    <w:p w:rsidR="00EF2516" w:rsidRDefault="00EF2516" w:rsidP="00DF2048">
      <w:pPr>
        <w:pStyle w:val="Link-BodyText"/>
        <w:rPr>
          <w:lang w:val="en-US"/>
        </w:rPr>
      </w:pPr>
      <w:r w:rsidRPr="00EF2516">
        <w:rPr>
          <w:lang w:val="en-US"/>
        </w:rPr>
        <w:t>Of course, sometimes you can’t avoid taking a taxi. The cost and hassle of making sure the driver will take your wheelchair may be avoided with a little research. Recently, for example, I paid the equivalent of $15 for a train ticket from Florence to Pisa, compared to $500 I was quoted for a private car. Many Italian train stations also offer a free service to assist passengers on and off trains.</w:t>
      </w:r>
    </w:p>
    <w:p w:rsidR="009D511B" w:rsidRDefault="00EF2516" w:rsidP="00DF2048">
      <w:pPr>
        <w:pStyle w:val="Link-BodyText"/>
        <w:rPr>
          <w:b/>
          <w:bCs/>
          <w:lang w:val="en-US"/>
        </w:rPr>
      </w:pPr>
      <w:r w:rsidRPr="00EF2516">
        <w:rPr>
          <w:b/>
          <w:bCs/>
          <w:lang w:val="en-US"/>
        </w:rPr>
        <w:lastRenderedPageBreak/>
        <w:t>A good night’s sleep</w:t>
      </w:r>
    </w:p>
    <w:p w:rsidR="00EF2516" w:rsidRDefault="00EF2516" w:rsidP="00DF2048">
      <w:pPr>
        <w:pStyle w:val="Link-BodyText"/>
        <w:rPr>
          <w:lang w:val="en-US"/>
        </w:rPr>
      </w:pPr>
      <w:r w:rsidRPr="00EF2516">
        <w:rPr>
          <w:lang w:val="en-US"/>
        </w:rPr>
        <w:t>For me, the right hotel is integral to a successful holiday. Again, the internet has the answers. I spend several hours browsing online hotels’ websites however I’ve found few have any specific information on accessibility</w:t>
      </w:r>
      <w:r w:rsidR="007E6A85">
        <w:rPr>
          <w:lang w:val="en-US"/>
        </w:rPr>
        <w:t>.</w:t>
      </w:r>
      <w:r w:rsidR="009D511B">
        <w:rPr>
          <w:lang w:val="en-US"/>
        </w:rPr>
        <w:t xml:space="preserve"> </w:t>
      </w:r>
      <w:r w:rsidRPr="00EF2516">
        <w:rPr>
          <w:lang w:val="en-US"/>
        </w:rPr>
        <w:t>After I’ve found a</w:t>
      </w:r>
      <w:r>
        <w:rPr>
          <w:lang w:val="en-US"/>
        </w:rPr>
        <w:t xml:space="preserve"> </w:t>
      </w:r>
      <w:r w:rsidRPr="00EF2516">
        <w:rPr>
          <w:lang w:val="en-US"/>
        </w:rPr>
        <w:t>potential hotel online, I go to their website and see if there’s a lift and any mention of “</w:t>
      </w:r>
      <w:proofErr w:type="gramStart"/>
      <w:r w:rsidRPr="00EF2516">
        <w:rPr>
          <w:lang w:val="en-US"/>
        </w:rPr>
        <w:t>access“ or</w:t>
      </w:r>
      <w:proofErr w:type="gramEnd"/>
      <w:r w:rsidRPr="00EF2516">
        <w:rPr>
          <w:lang w:val="en-US"/>
        </w:rPr>
        <w:t xml:space="preserve"> “disabled rooms“</w:t>
      </w:r>
      <w:r w:rsidR="007E6A85">
        <w:rPr>
          <w:lang w:val="en-US"/>
        </w:rPr>
        <w:t>.</w:t>
      </w:r>
      <w:r w:rsidR="009D511B">
        <w:rPr>
          <w:lang w:val="en-US"/>
        </w:rPr>
        <w:t xml:space="preserve"> </w:t>
      </w:r>
      <w:r w:rsidRPr="00EF2516">
        <w:rPr>
          <w:lang w:val="en-US"/>
        </w:rPr>
        <w:t>Hotel photos are also useful to see the layout of rooms and the reception. If it looks promising, I call or email the hotel directly with details of my dates and individual needs, such as a roll-in shower and handrails. If I’m not confident staff understand what I require, I call their reservations team. It takes time and patience to do the research yourself, but I find the end result is definitely worth it.</w:t>
      </w:r>
    </w:p>
    <w:p w:rsidR="009D511B" w:rsidRDefault="00EF2516" w:rsidP="00EF2516">
      <w:pPr>
        <w:pStyle w:val="Link-BodyText"/>
        <w:rPr>
          <w:b/>
          <w:bCs/>
          <w:lang w:val="en-US"/>
        </w:rPr>
      </w:pPr>
      <w:r w:rsidRPr="00EF2516">
        <w:rPr>
          <w:b/>
          <w:bCs/>
          <w:lang w:val="en-US"/>
        </w:rPr>
        <w:t>Last word</w:t>
      </w:r>
    </w:p>
    <w:p w:rsidR="00EF2516" w:rsidRPr="00EF2516" w:rsidRDefault="00EF2516" w:rsidP="00EF2516">
      <w:pPr>
        <w:pStyle w:val="Link-BodyText"/>
        <w:rPr>
          <w:lang w:val="en-US"/>
        </w:rPr>
      </w:pPr>
      <w:r w:rsidRPr="00EF2516">
        <w:rPr>
          <w:lang w:val="en-US"/>
        </w:rPr>
        <w:t>Needless to say, personal security is paramount. I never travel alone at night and I’m always very aware of my surroundings. A new environment can</w:t>
      </w:r>
      <w:r>
        <w:rPr>
          <w:lang w:val="en-US"/>
        </w:rPr>
        <w:t xml:space="preserve"> </w:t>
      </w:r>
      <w:r w:rsidRPr="00EF2516">
        <w:rPr>
          <w:lang w:val="en-US"/>
        </w:rPr>
        <w:t>be challenging, even daunting.</w:t>
      </w:r>
    </w:p>
    <w:p w:rsidR="00EF2516" w:rsidRPr="009D511B" w:rsidRDefault="00EF2516" w:rsidP="00DF2048">
      <w:pPr>
        <w:pStyle w:val="Link-BodyText"/>
        <w:rPr>
          <w:lang w:val="en-US"/>
        </w:rPr>
      </w:pPr>
      <w:r w:rsidRPr="00EF2516">
        <w:rPr>
          <w:lang w:val="en-US"/>
        </w:rPr>
        <w:t>I found that out as I tackled the ancient cobbled streets and narrow footpaths of Florence, but I lived to tell the story and encourage you to persevere if you’ve got the travel bug.</w:t>
      </w:r>
    </w:p>
    <w:p w:rsidR="00EF2516" w:rsidRDefault="00900685" w:rsidP="009D511B">
      <w:pPr>
        <w:pStyle w:val="Link-BodyTextItalic"/>
      </w:pPr>
      <w:hyperlink r:id="rId33" w:history="1">
        <w:r w:rsidR="00EF2516" w:rsidRPr="00F90E88">
          <w:rPr>
            <w:rStyle w:val="Hyperlink"/>
          </w:rPr>
          <w:t>www.wheelchairtraveling.com</w:t>
        </w:r>
      </w:hyperlink>
    </w:p>
    <w:p w:rsidR="00DF2048" w:rsidRDefault="00DF2048" w:rsidP="00DF2048">
      <w:pPr>
        <w:pStyle w:val="Link-BodyText"/>
        <w:rPr>
          <w:i/>
          <w:iCs/>
        </w:rPr>
      </w:pPr>
      <w:r w:rsidRPr="003F5BB4">
        <w:rPr>
          <w:i/>
          <w:iCs/>
        </w:rPr>
        <w:t>[Images]</w:t>
      </w:r>
      <w:r w:rsidR="00EF2516">
        <w:rPr>
          <w:i/>
          <w:iCs/>
        </w:rPr>
        <w:t xml:space="preserve"> </w:t>
      </w:r>
      <w:r w:rsidR="009D511B">
        <w:rPr>
          <w:i/>
          <w:iCs/>
        </w:rPr>
        <w:t xml:space="preserve">Robyn on the beach watching the waves; </w:t>
      </w:r>
      <w:r w:rsidR="00EF2516">
        <w:rPr>
          <w:i/>
          <w:iCs/>
        </w:rPr>
        <w:t>Robyn enjoys the freedom of travelling solo</w:t>
      </w:r>
      <w:r w:rsidR="009D511B">
        <w:rPr>
          <w:i/>
          <w:iCs/>
        </w:rPr>
        <w:t xml:space="preserve">; </w:t>
      </w:r>
      <w:r w:rsidR="008A246C">
        <w:rPr>
          <w:i/>
          <w:iCs/>
        </w:rPr>
        <w:t xml:space="preserve">Florence Cathedral in Italy; </w:t>
      </w:r>
      <w:r w:rsidR="00EF2516" w:rsidRPr="00EF2516">
        <w:rPr>
          <w:i/>
          <w:iCs/>
        </w:rPr>
        <w:t xml:space="preserve">Robyn's adventurous spirit has taken her all over the </w:t>
      </w:r>
      <w:proofErr w:type="gramStart"/>
      <w:r w:rsidR="00EF2516" w:rsidRPr="00EF2516">
        <w:rPr>
          <w:i/>
          <w:iCs/>
        </w:rPr>
        <w:t>world.</w:t>
      </w:r>
      <w:r w:rsidRPr="003F5BB4">
        <w:rPr>
          <w:i/>
          <w:iCs/>
        </w:rPr>
        <w:t>.</w:t>
      </w:r>
      <w:proofErr w:type="gramEnd"/>
    </w:p>
    <w:p w:rsidR="009D511B" w:rsidRPr="009D511B" w:rsidRDefault="009D511B" w:rsidP="009D511B">
      <w:pPr>
        <w:pStyle w:val="Link-H1"/>
      </w:pPr>
      <w:r w:rsidRPr="009D511B">
        <w:t>[INSET] Look for the helpers</w:t>
      </w:r>
    </w:p>
    <w:p w:rsidR="009D511B" w:rsidRPr="009D511B" w:rsidRDefault="009D511B" w:rsidP="009D511B">
      <w:pPr>
        <w:pStyle w:val="Link-BodyText"/>
      </w:pPr>
      <w:r w:rsidRPr="009D511B">
        <w:t xml:space="preserve">[Main story] I was feeling rather pleased w </w:t>
      </w:r>
      <w:proofErr w:type="spellStart"/>
      <w:r w:rsidRPr="009D511B">
        <w:t>ith</w:t>
      </w:r>
      <w:proofErr w:type="spellEnd"/>
      <w:r w:rsidRPr="009D511B">
        <w:t xml:space="preserve"> myself as I manoeuvred my wheelchair around a substantial hole in the narrow, suburban Florence street. There were people everywhere; mainly tourists, but also a large group of school children weaving their way through the traffic.</w:t>
      </w:r>
    </w:p>
    <w:p w:rsidR="009D511B" w:rsidRPr="009D511B" w:rsidRDefault="009D511B" w:rsidP="009D511B">
      <w:pPr>
        <w:pStyle w:val="Link-BodyText"/>
      </w:pPr>
      <w:r w:rsidRPr="009D511B">
        <w:t>I considered my options and chose a footpath that had an accessible slope from the street. It too was narrow - shopfronts hugging one side and scooters parked along the other. The mood was jovial, as people squeezed by me in single file, smiling and chatting to each other.</w:t>
      </w:r>
    </w:p>
    <w:p w:rsidR="009D511B" w:rsidRPr="009D511B" w:rsidRDefault="009D511B" w:rsidP="009D511B">
      <w:pPr>
        <w:pStyle w:val="Link-BodyText"/>
      </w:pPr>
      <w:r w:rsidRPr="009D511B">
        <w:t>After about 50 metres, I came to an intersection with an eight-inch drop from the path to the street. No accessible slope in sight. I considered turning around, but the path was too narrow and reversing all the way back seemed impossible.</w:t>
      </w:r>
    </w:p>
    <w:p w:rsidR="009D511B" w:rsidRPr="009D511B" w:rsidRDefault="009D511B" w:rsidP="009D511B">
      <w:pPr>
        <w:pStyle w:val="Link-BodyText"/>
      </w:pPr>
      <w:r w:rsidRPr="009D511B">
        <w:t>I stopped near the edge and immediately a queue of people backed up behind me. I looked around anxiously. Then I made eye contact with a man with young children coming toward me. He smiled at me and said he’d help. A few moments of shuffling and rapid Italian followed before he lifted me and my wheelchair down to the street.</w:t>
      </w:r>
    </w:p>
    <w:p w:rsidR="009D511B" w:rsidRPr="009D511B" w:rsidRDefault="009D511B" w:rsidP="009D511B">
      <w:pPr>
        <w:pStyle w:val="Link-BodyText"/>
      </w:pPr>
      <w:r w:rsidRPr="009D511B">
        <w:t>“</w:t>
      </w:r>
      <w:proofErr w:type="spellStart"/>
      <w:r w:rsidRPr="009D511B">
        <w:t>Grazie</w:t>
      </w:r>
      <w:proofErr w:type="spellEnd"/>
      <w:r w:rsidRPr="009D511B">
        <w:t xml:space="preserve">, </w:t>
      </w:r>
      <w:proofErr w:type="spellStart"/>
      <w:r w:rsidRPr="009D511B">
        <w:t>grazie</w:t>
      </w:r>
      <w:proofErr w:type="spellEnd"/>
      <w:r w:rsidRPr="009D511B">
        <w:t>”, I said, as the backlog of people melted away at the intersection.</w:t>
      </w:r>
    </w:p>
    <w:p w:rsidR="009D511B" w:rsidRPr="009D511B" w:rsidRDefault="009D511B" w:rsidP="009D511B">
      <w:pPr>
        <w:pStyle w:val="Link-BodyText"/>
      </w:pPr>
      <w:r w:rsidRPr="009D511B">
        <w:t>I know it’s a cliché, but don’t underestimate the kindness of strangers (while of course keeping your wits about you and hanging on to your possessions).</w:t>
      </w:r>
    </w:p>
    <w:p w:rsidR="009D511B" w:rsidRPr="009D511B" w:rsidRDefault="009D511B" w:rsidP="00DF2048">
      <w:pPr>
        <w:pStyle w:val="Link-BodyText"/>
      </w:pPr>
      <w:r w:rsidRPr="009D511B">
        <w:t>Also consider learning “thank you” in the local language.</w:t>
      </w:r>
    </w:p>
    <w:p w:rsidR="009D511B" w:rsidRDefault="009D511B" w:rsidP="00EF2516">
      <w:pPr>
        <w:pStyle w:val="Link-H1"/>
        <w:outlineLvl w:val="0"/>
      </w:pPr>
      <w:r>
        <w:br w:type="page"/>
      </w:r>
    </w:p>
    <w:p w:rsidR="00EF2516" w:rsidRPr="007E162B" w:rsidRDefault="00EF2516" w:rsidP="007E162B">
      <w:pPr>
        <w:pStyle w:val="Link-H1"/>
      </w:pPr>
      <w:r>
        <w:lastRenderedPageBreak/>
        <w:t>[</w:t>
      </w:r>
      <w:r w:rsidR="00C62370">
        <w:t>Employment</w:t>
      </w:r>
      <w:r>
        <w:t>]</w:t>
      </w:r>
    </w:p>
    <w:p w:rsidR="00C62370" w:rsidRPr="007E162B" w:rsidRDefault="00C62370" w:rsidP="007E162B">
      <w:pPr>
        <w:pStyle w:val="Link-H1"/>
      </w:pPr>
      <w:r w:rsidRPr="00C62370">
        <w:t>Meaningful employment works</w:t>
      </w:r>
    </w:p>
    <w:p w:rsidR="007E162B" w:rsidRDefault="007E162B" w:rsidP="007E162B">
      <w:pPr>
        <w:pStyle w:val="Link-H2"/>
      </w:pPr>
      <w:r>
        <w:t xml:space="preserve">[INTRODUCTION] </w:t>
      </w:r>
      <w:r w:rsidR="00C62370" w:rsidRPr="00C62370">
        <w:t>After Sean acquired a severe brain injury, it was incredibly important to him that he re-entered the workforce. The father of two was not just looking for financial stability, but a meaningful position that he could be excited about.</w:t>
      </w:r>
    </w:p>
    <w:p w:rsidR="00C62370" w:rsidRPr="007E162B" w:rsidRDefault="00EF2516" w:rsidP="007E162B">
      <w:pPr>
        <w:pStyle w:val="Link-BodyText"/>
      </w:pPr>
      <w:r w:rsidRPr="007E162B">
        <w:t>[</w:t>
      </w:r>
      <w:r w:rsidR="007E162B" w:rsidRPr="007E162B">
        <w:t>MAIN STORY</w:t>
      </w:r>
      <w:r w:rsidRPr="007E162B">
        <w:t>]</w:t>
      </w:r>
      <w:r w:rsidR="00C62370" w:rsidRPr="007E162B">
        <w:t xml:space="preserve"> “Work is the foundation for the rest of your life. It gives you financial security and life balance.” said Sean.</w:t>
      </w:r>
    </w:p>
    <w:p w:rsidR="007E162B" w:rsidRDefault="00C62370" w:rsidP="007E162B">
      <w:pPr>
        <w:pStyle w:val="Link-BodyText"/>
      </w:pPr>
      <w:r w:rsidRPr="007E162B">
        <w:t>“When you’re happy at work, the rest of life flows easier.”</w:t>
      </w:r>
    </w:p>
    <w:p w:rsidR="00C62370" w:rsidRPr="007E162B" w:rsidRDefault="00C62370" w:rsidP="007E162B">
      <w:pPr>
        <w:pStyle w:val="Link-BodyText"/>
      </w:pPr>
      <w:r w:rsidRPr="007E162B">
        <w:t xml:space="preserve">Looking for extra support </w:t>
      </w:r>
      <w:proofErr w:type="gramStart"/>
      <w:r w:rsidRPr="007E162B">
        <w:t>and  job</w:t>
      </w:r>
      <w:proofErr w:type="gramEnd"/>
      <w:r w:rsidRPr="007E162B">
        <w:t xml:space="preserve"> opportunities, he came to EPIC Assist (EPIC).</w:t>
      </w:r>
    </w:p>
    <w:p w:rsidR="00C62370" w:rsidRPr="007E162B" w:rsidRDefault="00C62370" w:rsidP="007E162B">
      <w:pPr>
        <w:pStyle w:val="Link-BodyText"/>
      </w:pPr>
      <w:r w:rsidRPr="007E162B">
        <w:t>EPIC provided him with practical education, training and support to open the door to a range of employment prospects. In November 2018, Sean earned himself a position at Modern Teaching Aids as a packer in their Brendale warehouse, north of Brisbane.</w:t>
      </w:r>
    </w:p>
    <w:p w:rsidR="00C62370" w:rsidRPr="007E162B" w:rsidRDefault="00C62370" w:rsidP="007E162B">
      <w:pPr>
        <w:pStyle w:val="Link-BodyText"/>
      </w:pPr>
      <w:r w:rsidRPr="007E162B">
        <w:t>Warehouse operations manager Corey Holmes was incredibly impressed with how quickly Sean picked up the role and offered him a full-time position.</w:t>
      </w:r>
    </w:p>
    <w:p w:rsidR="00C62370" w:rsidRPr="007E162B" w:rsidRDefault="00C62370" w:rsidP="007E162B">
      <w:pPr>
        <w:pStyle w:val="Link-BodyText"/>
      </w:pPr>
      <w:r w:rsidRPr="007E162B">
        <w:t>“Sean is a great bloke, from the very first day he was always happy and keen to help. He is a great team player and has a fantastic can-do attitude,” said Corey.</w:t>
      </w:r>
    </w:p>
    <w:p w:rsidR="00C62370" w:rsidRDefault="00C62370" w:rsidP="007E162B">
      <w:pPr>
        <w:pStyle w:val="Link-BodyText"/>
      </w:pPr>
      <w:r w:rsidRPr="007E162B">
        <w:t>Sean has continued to grow from strength to strength, always giving his best each day.</w:t>
      </w:r>
    </w:p>
    <w:p w:rsidR="007E162B" w:rsidRPr="007E162B" w:rsidRDefault="007E162B" w:rsidP="007E162B">
      <w:pPr>
        <w:pStyle w:val="Link-BodyText"/>
      </w:pPr>
      <w:r w:rsidRPr="007E162B">
        <w:t>“My cognitive development is</w:t>
      </w:r>
      <w:r>
        <w:t xml:space="preserve"> </w:t>
      </w:r>
      <w:r w:rsidRPr="007E162B">
        <w:t>beyond what I expected. I am more</w:t>
      </w:r>
      <w:r>
        <w:t xml:space="preserve"> </w:t>
      </w:r>
      <w:r w:rsidRPr="007E162B">
        <w:t>understanding and a much better</w:t>
      </w:r>
      <w:r>
        <w:t xml:space="preserve"> </w:t>
      </w:r>
      <w:r w:rsidRPr="007E162B">
        <w:t>team player,” he said.</w:t>
      </w:r>
    </w:p>
    <w:p w:rsidR="007E162B" w:rsidRPr="007E162B" w:rsidRDefault="007E162B" w:rsidP="007E162B">
      <w:pPr>
        <w:pStyle w:val="Link-BodyText"/>
      </w:pPr>
      <w:r w:rsidRPr="007E162B">
        <w:t>As an avid rugby league fan,</w:t>
      </w:r>
      <w:r>
        <w:t xml:space="preserve"> </w:t>
      </w:r>
      <w:r w:rsidRPr="007E162B">
        <w:t>Sean loves that there’s a strong team</w:t>
      </w:r>
      <w:r>
        <w:t xml:space="preserve"> </w:t>
      </w:r>
      <w:r w:rsidRPr="007E162B">
        <w:t>focus in the workplace. Everyone</w:t>
      </w:r>
      <w:r>
        <w:t xml:space="preserve"> </w:t>
      </w:r>
      <w:r w:rsidRPr="007E162B">
        <w:t>works together to achieve the same</w:t>
      </w:r>
      <w:r>
        <w:t xml:space="preserve"> </w:t>
      </w:r>
      <w:r w:rsidRPr="007E162B">
        <w:t>common goal of high productivity</w:t>
      </w:r>
      <w:r>
        <w:t xml:space="preserve"> </w:t>
      </w:r>
      <w:r w:rsidRPr="007E162B">
        <w:t>and quality control.</w:t>
      </w:r>
    </w:p>
    <w:p w:rsidR="007E162B" w:rsidRPr="007E162B" w:rsidRDefault="007E162B" w:rsidP="007E162B">
      <w:pPr>
        <w:pStyle w:val="Link-BodyText"/>
      </w:pPr>
      <w:r w:rsidRPr="007E162B">
        <w:t xml:space="preserve">“Corey, my supervisors and my </w:t>
      </w:r>
      <w:proofErr w:type="spellStart"/>
      <w:r w:rsidRPr="007E162B">
        <w:t>coworkers</w:t>
      </w:r>
      <w:proofErr w:type="spellEnd"/>
      <w:r>
        <w:t xml:space="preserve"> </w:t>
      </w:r>
      <w:r w:rsidRPr="007E162B">
        <w:t>are all very considerate and</w:t>
      </w:r>
      <w:r>
        <w:t xml:space="preserve"> </w:t>
      </w:r>
      <w:r w:rsidRPr="007E162B">
        <w:t>compassionate which makes it easier</w:t>
      </w:r>
      <w:r>
        <w:t xml:space="preserve"> </w:t>
      </w:r>
      <w:r w:rsidRPr="007E162B">
        <w:t>for everyone to succeed in our roles,”</w:t>
      </w:r>
      <w:r>
        <w:t xml:space="preserve"> </w:t>
      </w:r>
      <w:r w:rsidRPr="007E162B">
        <w:t>he said.</w:t>
      </w:r>
    </w:p>
    <w:p w:rsidR="007E162B" w:rsidRPr="007E162B" w:rsidRDefault="007E162B" w:rsidP="007E162B">
      <w:pPr>
        <w:pStyle w:val="Link-BodyText"/>
      </w:pPr>
      <w:r w:rsidRPr="007E162B">
        <w:t>He’s looking forward to working</w:t>
      </w:r>
      <w:r>
        <w:t xml:space="preserve"> </w:t>
      </w:r>
      <w:r w:rsidRPr="007E162B">
        <w:t>for Modern Teaching Aids well into</w:t>
      </w:r>
      <w:r>
        <w:t xml:space="preserve"> </w:t>
      </w:r>
      <w:r w:rsidRPr="007E162B">
        <w:t>the future, improving and growing</w:t>
      </w:r>
      <w:r>
        <w:t xml:space="preserve"> </w:t>
      </w:r>
      <w:r w:rsidRPr="007E162B">
        <w:t>each day.</w:t>
      </w:r>
    </w:p>
    <w:p w:rsidR="00C62370" w:rsidRDefault="00900685" w:rsidP="007E162B">
      <w:pPr>
        <w:pStyle w:val="Link-BodyTextItalic"/>
      </w:pPr>
      <w:hyperlink r:id="rId34" w:history="1">
        <w:r w:rsidR="00C62370" w:rsidRPr="00F90E88">
          <w:rPr>
            <w:rStyle w:val="Hyperlink"/>
          </w:rPr>
          <w:t>www.epicassist.org</w:t>
        </w:r>
      </w:hyperlink>
    </w:p>
    <w:p w:rsidR="00C62370" w:rsidRDefault="00C62370" w:rsidP="00C62370">
      <w:pPr>
        <w:pStyle w:val="Link-BodyText"/>
        <w:rPr>
          <w:i/>
          <w:iCs/>
        </w:rPr>
      </w:pPr>
      <w:r w:rsidRPr="003F5BB4">
        <w:rPr>
          <w:i/>
          <w:iCs/>
        </w:rPr>
        <w:t>[Image]</w:t>
      </w:r>
      <w:r>
        <w:rPr>
          <w:i/>
          <w:iCs/>
        </w:rPr>
        <w:t xml:space="preserve"> </w:t>
      </w:r>
      <w:r w:rsidRPr="00C62370">
        <w:rPr>
          <w:i/>
          <w:iCs/>
        </w:rPr>
        <w:t>Sean loves the team environment at Modern Teaching Aids.</w:t>
      </w:r>
    </w:p>
    <w:p w:rsidR="007E162B" w:rsidRDefault="007E162B" w:rsidP="00C62370">
      <w:pPr>
        <w:pStyle w:val="Link-BodyText"/>
        <w:rPr>
          <w:b/>
          <w:bCs/>
          <w:sz w:val="40"/>
          <w:szCs w:val="40"/>
        </w:rPr>
      </w:pPr>
      <w:r>
        <w:rPr>
          <w:b/>
          <w:bCs/>
          <w:sz w:val="40"/>
          <w:szCs w:val="40"/>
        </w:rPr>
        <w:br w:type="page"/>
      </w:r>
    </w:p>
    <w:p w:rsidR="00C62370" w:rsidRDefault="00C62370" w:rsidP="00504BFD">
      <w:pPr>
        <w:pStyle w:val="Link-H1"/>
      </w:pPr>
      <w:r w:rsidRPr="00C62370">
        <w:lastRenderedPageBreak/>
        <w:t xml:space="preserve">EMPOWERED </w:t>
      </w:r>
      <w:r w:rsidRPr="00504BFD">
        <w:t>ENVIRONMENTS</w:t>
      </w:r>
    </w:p>
    <w:p w:rsidR="00504BFD" w:rsidRDefault="002114B7" w:rsidP="00504BFD">
      <w:pPr>
        <w:pStyle w:val="Link-H2"/>
      </w:pPr>
      <w:r>
        <w:t xml:space="preserve">[INTRODUCTION] </w:t>
      </w:r>
      <w:r w:rsidR="00C62370" w:rsidRPr="00C62370">
        <w:t xml:space="preserve">Gavin </w:t>
      </w:r>
      <w:proofErr w:type="spellStart"/>
      <w:r w:rsidR="00C62370" w:rsidRPr="00C62370">
        <w:t>Balharrie</w:t>
      </w:r>
      <w:proofErr w:type="spellEnd"/>
      <w:r w:rsidR="00C62370" w:rsidRPr="00C62370">
        <w:t xml:space="preserve"> is the national director of one of Australia’s </w:t>
      </w:r>
      <w:r w:rsidR="00C62370" w:rsidRPr="00504BFD">
        <w:t>leading</w:t>
      </w:r>
      <w:r w:rsidR="00C62370" w:rsidRPr="00C62370">
        <w:t xml:space="preserve"> cost consultancies, WT Partnership.</w:t>
      </w:r>
    </w:p>
    <w:p w:rsidR="00C62370" w:rsidRDefault="00C62370" w:rsidP="00C62370">
      <w:pPr>
        <w:pStyle w:val="Link-BodyText"/>
      </w:pPr>
      <w:r w:rsidRPr="00C62370">
        <w:t>[</w:t>
      </w:r>
      <w:r w:rsidR="002114B7">
        <w:t>MAIN STORY</w:t>
      </w:r>
      <w:r w:rsidRPr="00C62370">
        <w:t>]</w:t>
      </w:r>
      <w:r>
        <w:t xml:space="preserve"> A</w:t>
      </w:r>
      <w:r w:rsidRPr="00C62370">
        <w:t>fter contracting meningitis as an infant, he is profoundly deaf, but has continually</w:t>
      </w:r>
      <w:r>
        <w:t xml:space="preserve"> </w:t>
      </w:r>
      <w:r w:rsidRPr="00C62370">
        <w:t>proved that being deaf is no barrier to success throughout his diverse and impressive career as a quantity surveyor.</w:t>
      </w:r>
    </w:p>
    <w:p w:rsidR="00C62370" w:rsidRDefault="00C62370" w:rsidP="00C62370">
      <w:pPr>
        <w:pStyle w:val="Link-BodyText"/>
      </w:pPr>
      <w:r>
        <w:t>Excelling academically in high school, Gavin discovered quantity surveying at Melbourne University and was recruited as a cadet for WT in his second year.</w:t>
      </w:r>
    </w:p>
    <w:p w:rsidR="00C62370" w:rsidRDefault="00C62370" w:rsidP="00C62370">
      <w:pPr>
        <w:pStyle w:val="Link-BodyText"/>
      </w:pPr>
      <w:r>
        <w:t>When he began his career at WT in 1994, there were little to no support services available, and the technology used to non-verbally communicate in and outside the office was limited to fax. Nowadays, the widespread use of texting, email, Microsoft Teams and mobile apps has helped open up these communication channels, facilitating a more inclusive environment.</w:t>
      </w:r>
    </w:p>
    <w:p w:rsidR="00C62370" w:rsidRDefault="00C62370" w:rsidP="00C62370">
      <w:pPr>
        <w:pStyle w:val="Link-BodyText"/>
      </w:pPr>
      <w:r>
        <w:t>“I’ve been fortunate to work at a company that has only ever seen my skills and intelligence, rather than focusing on my hearing impairment,” Gavin said.</w:t>
      </w:r>
    </w:p>
    <w:p w:rsidR="00C62370" w:rsidRDefault="00C62370" w:rsidP="00C62370">
      <w:pPr>
        <w:pStyle w:val="Link-BodyText"/>
      </w:pPr>
      <w:r>
        <w:t>“WT has always fostered an inclusive environment by never saying no to me in the first instance.</w:t>
      </w:r>
    </w:p>
    <w:p w:rsidR="00C62370" w:rsidRDefault="00C62370" w:rsidP="00C62370">
      <w:pPr>
        <w:pStyle w:val="Link-BodyText"/>
      </w:pPr>
      <w:r>
        <w:t>“I’ve always been encouraged to tackle large, challenging projects, which has allowed me to prove myself over the past 25 years.”</w:t>
      </w:r>
    </w:p>
    <w:p w:rsidR="007E6A85" w:rsidRDefault="00C62370" w:rsidP="00C62370">
      <w:pPr>
        <w:pStyle w:val="Link-BodyText"/>
      </w:pPr>
      <w:r>
        <w:t>WT prides itself on maintaining a progressive culture and cultivating an environment that supports diversity in the workplace. Gavin has an interpreter two days a week, who assists him to professionally communicate and manage relationships in a busy and growing office</w:t>
      </w:r>
      <w:r w:rsidR="007E6A85">
        <w:t>.</w:t>
      </w:r>
    </w:p>
    <w:p w:rsidR="00C62370" w:rsidRDefault="00C62370" w:rsidP="00C62370">
      <w:pPr>
        <w:pStyle w:val="Link-BodyText"/>
      </w:pPr>
      <w:r>
        <w:t>He said the introduction of the National Disability Insurance Scheme (NDIS) has also helped fund interpreters for social functions outside the office, meaning he can get more involved with the wide range of personal and professional networks available across the industry.</w:t>
      </w:r>
    </w:p>
    <w:p w:rsidR="00C62370" w:rsidRDefault="00C62370" w:rsidP="00C62370">
      <w:pPr>
        <w:pStyle w:val="Link-BodyText"/>
      </w:pPr>
      <w:r>
        <w:t>Despite the support he receives at WT, Gavin believes that too many Australian companies are still far behind when it comes to disability support and hiring.</w:t>
      </w:r>
    </w:p>
    <w:p w:rsidR="007E6A85" w:rsidRDefault="00C62370" w:rsidP="00C62370">
      <w:pPr>
        <w:pStyle w:val="Link-BodyText"/>
      </w:pPr>
      <w:r>
        <w:t>“There are so many businesses out there who are robbing themselves of some real talent,” he said</w:t>
      </w:r>
      <w:r w:rsidR="007E6A85">
        <w:t>.</w:t>
      </w:r>
    </w:p>
    <w:p w:rsidR="00C62370" w:rsidRDefault="00C62370" w:rsidP="00C62370">
      <w:pPr>
        <w:pStyle w:val="Link-BodyText"/>
      </w:pPr>
      <w:r>
        <w:t>“With the construction sector currently facing a massive skills shortage, there is such a diverse range of employees who can help fill this gap.</w:t>
      </w:r>
    </w:p>
    <w:p w:rsidR="002114B7" w:rsidRDefault="00C62370" w:rsidP="00C62370">
      <w:pPr>
        <w:pStyle w:val="Link-BodyText"/>
      </w:pPr>
      <w:r>
        <w:t>“By neglecting to engage with this entire pool of candidates, businesses are only putting themselves at a detriment by missing out on some incredible talent.”</w:t>
      </w:r>
    </w:p>
    <w:p w:rsidR="00C62370" w:rsidRDefault="00C62370" w:rsidP="00C62370">
      <w:pPr>
        <w:pStyle w:val="Link-BodyText"/>
      </w:pPr>
      <w:r>
        <w:t>And he encourages other people with disability to look for work in the construction industry.</w:t>
      </w:r>
    </w:p>
    <w:p w:rsidR="002114B7" w:rsidRDefault="00C62370" w:rsidP="003539CF">
      <w:pPr>
        <w:pStyle w:val="Link-BodyText"/>
      </w:pPr>
      <w:r>
        <w:t>“It can be a daunting and challenging task to put yourself out there when you have a disability, but I encourage young people to take the leap, especially in the construction field,” he said</w:t>
      </w:r>
      <w:r w:rsidR="002114B7">
        <w:t>.</w:t>
      </w:r>
    </w:p>
    <w:p w:rsidR="00C62370" w:rsidRDefault="003539CF" w:rsidP="003539CF">
      <w:pPr>
        <w:pStyle w:val="Link-BodyText"/>
      </w:pPr>
      <w:r>
        <w:t>“It’s a sector that is facing a massive skills shortage, which can be filled by so many brilliant minds who currently feel hindered by these barriers”.</w:t>
      </w:r>
    </w:p>
    <w:p w:rsidR="003539CF" w:rsidRDefault="00900685" w:rsidP="00C62370">
      <w:pPr>
        <w:pStyle w:val="Link-BodyText"/>
        <w:rPr>
          <w:i/>
          <w:iCs/>
        </w:rPr>
      </w:pPr>
      <w:hyperlink r:id="rId35" w:history="1">
        <w:r w:rsidR="003539CF" w:rsidRPr="00F90E88">
          <w:rPr>
            <w:rStyle w:val="Hyperlink"/>
            <w:i/>
            <w:iCs/>
          </w:rPr>
          <w:t>http://wtpartnership.com.au</w:t>
        </w:r>
      </w:hyperlink>
    </w:p>
    <w:p w:rsidR="00C62370" w:rsidRDefault="00C62370" w:rsidP="002114B7">
      <w:pPr>
        <w:pStyle w:val="Link-BodyTextItalic"/>
      </w:pPr>
      <w:r w:rsidRPr="002114B7">
        <w:t xml:space="preserve">[Images] </w:t>
      </w:r>
      <w:r w:rsidR="003539CF" w:rsidRPr="002114B7">
        <w:t>Gavin encourages more employers to hire people with disability in the construction industry.</w:t>
      </w:r>
    </w:p>
    <w:p w:rsidR="002114B7" w:rsidRDefault="002114B7" w:rsidP="002114B7">
      <w:pPr>
        <w:pStyle w:val="Link-BodyTextItalic"/>
      </w:pPr>
      <w:r>
        <w:br w:type="page"/>
      </w:r>
    </w:p>
    <w:p w:rsidR="003539CF" w:rsidRPr="002114B7" w:rsidRDefault="003539CF" w:rsidP="002114B7">
      <w:pPr>
        <w:pStyle w:val="Link-H1"/>
      </w:pPr>
      <w:r w:rsidRPr="002114B7">
        <w:lastRenderedPageBreak/>
        <w:t>ACCESSING GOALS</w:t>
      </w:r>
    </w:p>
    <w:p w:rsidR="002114B7" w:rsidRDefault="00900685" w:rsidP="002114B7">
      <w:pPr>
        <w:pStyle w:val="Link-H2"/>
      </w:pPr>
      <w:r>
        <w:t xml:space="preserve">[INTRODUCTION] </w:t>
      </w:r>
      <w:r w:rsidR="003539CF" w:rsidRPr="003539CF">
        <w:t>Donna Surtees’ own experience living with disability has driven her passion to remove barriers for others.</w:t>
      </w:r>
    </w:p>
    <w:p w:rsidR="00C62370" w:rsidRDefault="00900685" w:rsidP="003539CF">
      <w:pPr>
        <w:pStyle w:val="Link-BodyText"/>
      </w:pPr>
      <w:r w:rsidRPr="00C62370">
        <w:t>[</w:t>
      </w:r>
      <w:r>
        <w:t>MAIN STORY</w:t>
      </w:r>
      <w:r w:rsidRPr="00C62370">
        <w:t>]</w:t>
      </w:r>
      <w:r>
        <w:t xml:space="preserve"> </w:t>
      </w:r>
      <w:r w:rsidR="003539CF">
        <w:t>H</w:t>
      </w:r>
      <w:r w:rsidR="003539CF" w:rsidRPr="003539CF">
        <w:t xml:space="preserve">aving a multiple auto-immunity disorder, Donna understands </w:t>
      </w:r>
      <w:proofErr w:type="spellStart"/>
      <w:r w:rsidR="003539CF" w:rsidRPr="003539CF">
        <w:t>firsthand</w:t>
      </w:r>
      <w:proofErr w:type="spellEnd"/>
      <w:r w:rsidR="003539CF" w:rsidRPr="003539CF">
        <w:t xml:space="preserve"> the</w:t>
      </w:r>
      <w:r w:rsidR="003539CF">
        <w:t xml:space="preserve"> </w:t>
      </w:r>
      <w:r w:rsidR="003539CF" w:rsidRPr="003539CF">
        <w:t xml:space="preserve">challenges involved in navigating her environment and </w:t>
      </w:r>
      <w:proofErr w:type="gramStart"/>
      <w:r w:rsidR="003539CF" w:rsidRPr="003539CF">
        <w:t>managing  work</w:t>
      </w:r>
      <w:proofErr w:type="gramEnd"/>
      <w:r w:rsidR="003539CF" w:rsidRPr="003539CF">
        <w:t xml:space="preserve"> expectations.</w:t>
      </w:r>
    </w:p>
    <w:p w:rsidR="003539CF" w:rsidRPr="002114B7" w:rsidRDefault="003539CF" w:rsidP="002114B7">
      <w:pPr>
        <w:pStyle w:val="Link-BodyText"/>
      </w:pPr>
      <w:r w:rsidRPr="002114B7">
        <w:t>Now, life changing modifications have seen her start a business assisting other people with disability.</w:t>
      </w:r>
    </w:p>
    <w:p w:rsidR="007E6A85" w:rsidRPr="002114B7" w:rsidRDefault="003539CF" w:rsidP="002114B7">
      <w:pPr>
        <w:pStyle w:val="Link-BodyText"/>
      </w:pPr>
      <w:r w:rsidRPr="002114B7">
        <w:t>“The condition impacts my body temperature, resulting in fatigue and lowering my pain threshold. I was unable to go out and do my job on warmer days because of heat exhaustion,” Donna said</w:t>
      </w:r>
      <w:r w:rsidR="007E6A85" w:rsidRPr="002114B7">
        <w:t>.</w:t>
      </w:r>
    </w:p>
    <w:p w:rsidR="003539CF" w:rsidRPr="002114B7" w:rsidRDefault="003539CF" w:rsidP="002114B7">
      <w:pPr>
        <w:pStyle w:val="Link-BodyText"/>
      </w:pPr>
      <w:r w:rsidRPr="002114B7">
        <w:t>“From time to time, I would forget what to do next because of the exhaustion, and this reduced my capacity to work.”</w:t>
      </w:r>
    </w:p>
    <w:p w:rsidR="007E6A85" w:rsidRPr="002114B7" w:rsidRDefault="003539CF" w:rsidP="002114B7">
      <w:pPr>
        <w:pStyle w:val="Link-BodyText"/>
      </w:pPr>
      <w:r w:rsidRPr="002114B7">
        <w:t>Donna’s condition also caused dry eyes and blurry vision, affecting her ability to read text on the computer, and arthritis that made typing painful and slow</w:t>
      </w:r>
      <w:r w:rsidR="007E6A85" w:rsidRPr="002114B7">
        <w:t>.</w:t>
      </w:r>
    </w:p>
    <w:p w:rsidR="007E6A85" w:rsidRPr="002114B7" w:rsidRDefault="003539CF" w:rsidP="002114B7">
      <w:pPr>
        <w:pStyle w:val="Link-BodyText"/>
      </w:pPr>
      <w:r w:rsidRPr="002114B7">
        <w:t>“It affects every aspect of your life,” Donna said</w:t>
      </w:r>
      <w:r w:rsidR="007E6A85" w:rsidRPr="002114B7">
        <w:t>.</w:t>
      </w:r>
    </w:p>
    <w:p w:rsidR="003539CF" w:rsidRPr="002114B7" w:rsidRDefault="003539CF" w:rsidP="002114B7">
      <w:pPr>
        <w:pStyle w:val="Link-BodyText"/>
      </w:pPr>
      <w:r w:rsidRPr="002114B7">
        <w:t xml:space="preserve">“You don’t want to call </w:t>
      </w:r>
      <w:proofErr w:type="gramStart"/>
      <w:r w:rsidRPr="002114B7">
        <w:t>people  you</w:t>
      </w:r>
      <w:proofErr w:type="gramEnd"/>
      <w:r w:rsidRPr="002114B7">
        <w:t xml:space="preserve"> work with to cancel your shift.  You try and do the things in the best way you can.”</w:t>
      </w:r>
    </w:p>
    <w:p w:rsidR="003539CF" w:rsidRPr="002114B7" w:rsidRDefault="003539CF" w:rsidP="002114B7">
      <w:pPr>
        <w:pStyle w:val="Link-BodyText"/>
      </w:pPr>
      <w:r w:rsidRPr="002114B7">
        <w:t xml:space="preserve">During a performance management discussion, Donna’s team leader told her about </w:t>
      </w:r>
      <w:proofErr w:type="spellStart"/>
      <w:r w:rsidRPr="002114B7">
        <w:t>JobAccess</w:t>
      </w:r>
      <w:proofErr w:type="spellEnd"/>
      <w:r w:rsidRPr="002114B7">
        <w:t xml:space="preserve"> and the Employment Assistance Fund.</w:t>
      </w:r>
    </w:p>
    <w:p w:rsidR="003539CF" w:rsidRPr="002114B7" w:rsidRDefault="003539CF" w:rsidP="002114B7">
      <w:pPr>
        <w:pStyle w:val="Link-BodyText"/>
      </w:pPr>
      <w:r w:rsidRPr="002114B7">
        <w:t>“Initially, I hesitated, but when I read the process on the website, it didn’t seem difficult,” she said.</w:t>
      </w:r>
    </w:p>
    <w:p w:rsidR="003539CF" w:rsidRPr="002114B7" w:rsidRDefault="003539CF" w:rsidP="002114B7">
      <w:pPr>
        <w:pStyle w:val="Link-BodyText"/>
      </w:pPr>
      <w:r w:rsidRPr="002114B7">
        <w:t xml:space="preserve">Following an online application, </w:t>
      </w:r>
      <w:proofErr w:type="spellStart"/>
      <w:r w:rsidRPr="002114B7">
        <w:t>JobAccess</w:t>
      </w:r>
      <w:proofErr w:type="spellEnd"/>
      <w:r w:rsidRPr="002114B7">
        <w:t xml:space="preserve"> organised an assessor to visit Donna’s workplace to conduct a free worksite assessment.</w:t>
      </w:r>
    </w:p>
    <w:p w:rsidR="003539CF" w:rsidRPr="002114B7" w:rsidRDefault="003539CF" w:rsidP="002114B7">
      <w:pPr>
        <w:pStyle w:val="Link-BodyText"/>
      </w:pPr>
      <w:r w:rsidRPr="002114B7">
        <w:t>“The assessor met my team leader and me to identify solutions. We discussed everything from sourcing assistive technology to flexible work arrangements with a slight change in my job hours,” Donna said.</w:t>
      </w:r>
    </w:p>
    <w:p w:rsidR="003539CF" w:rsidRPr="002114B7" w:rsidRDefault="003539CF" w:rsidP="002114B7">
      <w:pPr>
        <w:pStyle w:val="Link-BodyText"/>
      </w:pPr>
      <w:r w:rsidRPr="002114B7">
        <w:t>Some of the modifications included a 27-inch desktop monitor combined with headsets and an intuitive read and write software to help read text aloud, a light- weight ergonomic wireless keyboard to assist Donna with typing, a cooling vest, scooter and ramp.</w:t>
      </w:r>
    </w:p>
    <w:p w:rsidR="003539CF" w:rsidRPr="002114B7" w:rsidRDefault="003539CF" w:rsidP="002114B7">
      <w:pPr>
        <w:pStyle w:val="Link-BodyText"/>
      </w:pPr>
      <w:r w:rsidRPr="002114B7">
        <w:t>Donna now runs her own business, Hunter Community Hub, working in a social enterprise providing services for people with a disability under the National Disability Insurance Scheme.</w:t>
      </w:r>
    </w:p>
    <w:p w:rsidR="003539CF" w:rsidRDefault="00900685" w:rsidP="003539CF">
      <w:pPr>
        <w:pStyle w:val="Link-BodyText"/>
        <w:rPr>
          <w:i/>
          <w:iCs/>
        </w:rPr>
      </w:pPr>
      <w:hyperlink r:id="rId36" w:history="1">
        <w:r w:rsidR="003539CF" w:rsidRPr="00F90E88">
          <w:rPr>
            <w:rStyle w:val="Hyperlink"/>
            <w:i/>
            <w:iCs/>
          </w:rPr>
          <w:t>www.jobaccess.gov.au</w:t>
        </w:r>
      </w:hyperlink>
    </w:p>
    <w:p w:rsidR="00C62370" w:rsidRDefault="003539CF" w:rsidP="00C62370">
      <w:pPr>
        <w:pStyle w:val="Link-BodyText"/>
        <w:rPr>
          <w:i/>
          <w:iCs/>
        </w:rPr>
      </w:pPr>
      <w:r w:rsidRPr="003F5BB4">
        <w:rPr>
          <w:i/>
          <w:iCs/>
        </w:rPr>
        <w:t>[I</w:t>
      </w:r>
      <w:r w:rsidR="003B51C3">
        <w:rPr>
          <w:i/>
          <w:iCs/>
        </w:rPr>
        <w:t>MAGE</w:t>
      </w:r>
      <w:r w:rsidRPr="003F5BB4">
        <w:rPr>
          <w:i/>
          <w:iCs/>
        </w:rPr>
        <w:t>]</w:t>
      </w:r>
      <w:r>
        <w:rPr>
          <w:i/>
          <w:iCs/>
        </w:rPr>
        <w:t xml:space="preserve"> </w:t>
      </w:r>
      <w:r w:rsidRPr="003539CF">
        <w:rPr>
          <w:i/>
          <w:iCs/>
        </w:rPr>
        <w:t>Donna Surtees now runs her own business helping others.</w:t>
      </w:r>
      <w:r w:rsidR="003B51C3">
        <w:rPr>
          <w:i/>
          <w:iCs/>
        </w:rPr>
        <w:br/>
      </w:r>
      <w:r w:rsidRPr="003539CF">
        <w:rPr>
          <w:i/>
          <w:iCs/>
        </w:rPr>
        <w:t>(Image source - Hunter Community Hub)</w:t>
      </w:r>
      <w:r>
        <w:rPr>
          <w:i/>
          <w:iCs/>
        </w:rPr>
        <w:t>.</w:t>
      </w:r>
    </w:p>
    <w:p w:rsidR="002114B7" w:rsidRDefault="002114B7" w:rsidP="00C62370">
      <w:pPr>
        <w:pStyle w:val="Link-BodyText"/>
        <w:rPr>
          <w:i/>
          <w:iCs/>
        </w:rPr>
      </w:pPr>
      <w:r>
        <w:rPr>
          <w:i/>
          <w:iCs/>
        </w:rPr>
        <w:br w:type="page"/>
      </w:r>
    </w:p>
    <w:p w:rsidR="00112BB3" w:rsidRDefault="00112BB3" w:rsidP="00112BB3">
      <w:pPr>
        <w:pStyle w:val="Link-H1"/>
        <w:outlineLvl w:val="0"/>
      </w:pPr>
      <w:r>
        <w:lastRenderedPageBreak/>
        <w:t>[Music]</w:t>
      </w:r>
    </w:p>
    <w:p w:rsidR="00112BB3" w:rsidRDefault="00447DC2" w:rsidP="00112BB3">
      <w:pPr>
        <w:pStyle w:val="Link-BodyText"/>
        <w:rPr>
          <w:b/>
          <w:bCs/>
          <w:sz w:val="40"/>
          <w:szCs w:val="40"/>
        </w:rPr>
      </w:pPr>
      <w:r>
        <w:rPr>
          <w:b/>
          <w:bCs/>
          <w:sz w:val="40"/>
          <w:szCs w:val="40"/>
        </w:rPr>
        <w:t>Led Me Down</w:t>
      </w:r>
    </w:p>
    <w:p w:rsidR="00C62370" w:rsidRPr="00447DC2" w:rsidRDefault="003B51C3" w:rsidP="00112BB3">
      <w:pPr>
        <w:pStyle w:val="Link-BodyText"/>
      </w:pPr>
      <w:r w:rsidRPr="003B51C3">
        <w:rPr>
          <w:b/>
          <w:bCs/>
          <w:sz w:val="28"/>
          <w:szCs w:val="28"/>
        </w:rPr>
        <w:t>[INTRODUCTION]</w:t>
      </w:r>
      <w:r>
        <w:t xml:space="preserve"> </w:t>
      </w:r>
      <w:r w:rsidR="00447DC2" w:rsidRPr="00447DC2">
        <w:rPr>
          <w:b/>
          <w:bCs/>
          <w:sz w:val="28"/>
          <w:szCs w:val="28"/>
        </w:rPr>
        <w:t>Liz Martin is an award-winning musician who lives with disability. Based in Sydney, she is the lead singer of the Liz Martin Band and works at Accessible Arts. Liz spoke to Anthea Skinner about the release of the band’s debut album Led Me Down.</w:t>
      </w:r>
      <w:r w:rsidR="00112BB3">
        <w:rPr>
          <w:b/>
          <w:bCs/>
          <w:sz w:val="28"/>
          <w:szCs w:val="28"/>
        </w:rPr>
        <w:br/>
      </w:r>
      <w:r w:rsidR="00112BB3" w:rsidRPr="00C62370">
        <w:br/>
      </w:r>
      <w:r w:rsidRPr="00447DC2">
        <w:t xml:space="preserve">[MAIN STORY] </w:t>
      </w:r>
      <w:r w:rsidR="00447DC2" w:rsidRPr="00447DC2">
        <w:t xml:space="preserve">The Liz Martin Band is an eclectic five piece featuring Liz on vocals and guitar, Michael Bridges on violin and musical saw, Dirk </w:t>
      </w:r>
      <w:proofErr w:type="spellStart"/>
      <w:r w:rsidR="00447DC2" w:rsidRPr="00447DC2">
        <w:t>Kruithof</w:t>
      </w:r>
      <w:proofErr w:type="spellEnd"/>
      <w:r w:rsidR="00447DC2" w:rsidRPr="00447DC2">
        <w:t xml:space="preserve"> playing guitar, Michaela Davies on bass and Reuben Alexander on drums. They combine to produce an evocative sound that is both gritty and strangely comforting.</w:t>
      </w:r>
    </w:p>
    <w:p w:rsidR="00447DC2" w:rsidRPr="00447DC2" w:rsidRDefault="00447DC2" w:rsidP="00112BB3">
      <w:pPr>
        <w:pStyle w:val="Link-BodyText"/>
      </w:pPr>
      <w:r w:rsidRPr="00447DC2">
        <w:t>“As a songwriter I draw on all sorts of writers and styles of music – as do the rest of the band,” Liz said.</w:t>
      </w:r>
    </w:p>
    <w:p w:rsidR="00447DC2" w:rsidRPr="00447DC2" w:rsidRDefault="00447DC2" w:rsidP="00447DC2">
      <w:pPr>
        <w:pStyle w:val="Link-BodyText"/>
      </w:pPr>
      <w:r w:rsidRPr="00447DC2">
        <w:t>“I think the common thread within the band is a sense of authenticity to what we play and how we play it.”</w:t>
      </w:r>
    </w:p>
    <w:p w:rsidR="007E6A85" w:rsidRDefault="00447DC2" w:rsidP="00447DC2">
      <w:pPr>
        <w:pStyle w:val="Link-BodyText"/>
      </w:pPr>
      <w:r w:rsidRPr="00447DC2">
        <w:t>Although this is the band’s first album, Liz has previously released five solo albums, all of which are available on the band’s website</w:t>
      </w:r>
      <w:r w:rsidR="007E6A85">
        <w:t>.</w:t>
      </w:r>
    </w:p>
    <w:p w:rsidR="00447DC2" w:rsidRPr="00447DC2" w:rsidRDefault="00447DC2" w:rsidP="00447DC2">
      <w:pPr>
        <w:pStyle w:val="Link-BodyText"/>
      </w:pPr>
      <w:r w:rsidRPr="00447DC2">
        <w:t>“When making the previous albums the recording has usually been the starting point - often on my own for hours and hours, bringing people in to collaborate along the way,” she said.</w:t>
      </w:r>
    </w:p>
    <w:p w:rsidR="00447DC2" w:rsidRPr="00447DC2" w:rsidRDefault="00447DC2" w:rsidP="00447DC2">
      <w:pPr>
        <w:pStyle w:val="Link-BodyText"/>
      </w:pPr>
      <w:r w:rsidRPr="00447DC2">
        <w:t>“Then, when it’s come to playing live, I’ve gone, geez, how are we going to do this?”</w:t>
      </w:r>
    </w:p>
    <w:p w:rsidR="007E6A85" w:rsidRDefault="00447DC2" w:rsidP="00447DC2">
      <w:pPr>
        <w:pStyle w:val="Link-BodyText"/>
      </w:pPr>
      <w:r w:rsidRPr="00447DC2">
        <w:t>This time around though, the band’s been playing a monthly residency at Hollywood Hotel in Surry Hills Sydney for close to a year, as well as other gigs around town</w:t>
      </w:r>
      <w:r w:rsidR="007E6A85">
        <w:t>.</w:t>
      </w:r>
    </w:p>
    <w:p w:rsidR="00C62370" w:rsidRPr="00447DC2" w:rsidRDefault="00447DC2" w:rsidP="00447DC2">
      <w:pPr>
        <w:pStyle w:val="Link-BodyText"/>
      </w:pPr>
      <w:r w:rsidRPr="00447DC2">
        <w:t>“I’d come back from travelling overseas with this renewed energy to play live, and people were offering us opportunities to play, and so we’d been gigging a lot,” she said.</w:t>
      </w:r>
    </w:p>
    <w:p w:rsidR="00447DC2" w:rsidRPr="00447DC2" w:rsidRDefault="00447DC2" w:rsidP="00447DC2">
      <w:pPr>
        <w:pStyle w:val="Link-BodyText"/>
      </w:pPr>
      <w:r w:rsidRPr="00447DC2">
        <w:t>“This time, I wanted to capture what we were doing live, and put that on a record.”</w:t>
      </w:r>
    </w:p>
    <w:p w:rsidR="00447DC2" w:rsidRPr="00447DC2" w:rsidRDefault="00447DC2" w:rsidP="00447DC2">
      <w:pPr>
        <w:pStyle w:val="Link-BodyText"/>
      </w:pPr>
      <w:r w:rsidRPr="00447DC2">
        <w:t>Liz’s performance style has also been influenced by her experience of disability.</w:t>
      </w:r>
    </w:p>
    <w:p w:rsidR="00447DC2" w:rsidRPr="00447DC2" w:rsidRDefault="00447DC2" w:rsidP="00447DC2">
      <w:pPr>
        <w:pStyle w:val="Link-BodyText"/>
      </w:pPr>
      <w:r w:rsidRPr="00447DC2">
        <w:t>“Certainly, this sense of being “</w:t>
      </w:r>
      <w:proofErr w:type="gramStart"/>
      <w:r w:rsidRPr="00447DC2">
        <w:t>different“ has</w:t>
      </w:r>
      <w:proofErr w:type="gramEnd"/>
      <w:r w:rsidRPr="00447DC2">
        <w:t xml:space="preserve"> always made me seek out other stories, alternative stories, music, art – rather than just settling for the mainstream - it makes for a different pool of influences and a more individual sound,” she said.</w:t>
      </w:r>
    </w:p>
    <w:p w:rsidR="00447DC2" w:rsidRPr="00447DC2" w:rsidRDefault="00447DC2" w:rsidP="00447DC2">
      <w:pPr>
        <w:pStyle w:val="Link-BodyText"/>
      </w:pPr>
      <w:r w:rsidRPr="00447DC2">
        <w:t>And working at Accessible Arts has given her an opportunity to help make positive changes.</w:t>
      </w:r>
    </w:p>
    <w:p w:rsidR="00447DC2" w:rsidRPr="00447DC2" w:rsidRDefault="00447DC2" w:rsidP="00447DC2">
      <w:pPr>
        <w:pStyle w:val="Link-BodyText"/>
      </w:pPr>
      <w:r w:rsidRPr="00447DC2">
        <w:t>“Getting into venues as an audience member is one thing; getting onto stages is a whole other level,” Liz said.</w:t>
      </w:r>
    </w:p>
    <w:p w:rsidR="00447DC2" w:rsidRPr="00447DC2" w:rsidRDefault="00447DC2" w:rsidP="00447DC2">
      <w:pPr>
        <w:pStyle w:val="Link-BodyText"/>
      </w:pPr>
      <w:r w:rsidRPr="00447DC2">
        <w:t>“Many of the small-to-medium size venues are not at all accessible - still. And it really blunts disabled artists opportunities to practice their craft and develop.”</w:t>
      </w:r>
    </w:p>
    <w:p w:rsidR="00447DC2" w:rsidRDefault="00900685" w:rsidP="00112BB3">
      <w:pPr>
        <w:pStyle w:val="Link-BodyText"/>
        <w:rPr>
          <w:i/>
          <w:iCs/>
        </w:rPr>
      </w:pPr>
      <w:hyperlink r:id="rId37" w:history="1">
        <w:r w:rsidR="00447DC2" w:rsidRPr="00F90E88">
          <w:rPr>
            <w:rStyle w:val="Hyperlink"/>
            <w:i/>
            <w:iCs/>
          </w:rPr>
          <w:t>www.lizmartin.com.au</w:t>
        </w:r>
      </w:hyperlink>
    </w:p>
    <w:p w:rsidR="00112BB3" w:rsidRDefault="003B51C3" w:rsidP="00112BB3">
      <w:pPr>
        <w:pStyle w:val="Link-BodyText"/>
        <w:rPr>
          <w:i/>
          <w:iCs/>
        </w:rPr>
      </w:pPr>
      <w:r w:rsidRPr="003F5BB4">
        <w:rPr>
          <w:i/>
          <w:iCs/>
        </w:rPr>
        <w:t>[IMAGES]</w:t>
      </w:r>
      <w:r w:rsidRPr="00447DC2">
        <w:t xml:space="preserve"> </w:t>
      </w:r>
      <w:r w:rsidR="00447DC2" w:rsidRPr="00447DC2">
        <w:rPr>
          <w:i/>
          <w:iCs/>
        </w:rPr>
        <w:t>Musician Liz Martin is working to make venues more accessible for musicians.</w:t>
      </w:r>
    </w:p>
    <w:p w:rsidR="00C62370" w:rsidRDefault="00C62370" w:rsidP="00C62370">
      <w:pPr>
        <w:pStyle w:val="Link-BodyText"/>
        <w:rPr>
          <w:i/>
          <w:iCs/>
        </w:rPr>
      </w:pPr>
    </w:p>
    <w:p w:rsidR="00112BB3" w:rsidRDefault="00112BB3" w:rsidP="00C62370">
      <w:pPr>
        <w:pStyle w:val="Link-BodyText"/>
        <w:rPr>
          <w:i/>
          <w:iCs/>
        </w:rPr>
      </w:pPr>
    </w:p>
    <w:p w:rsidR="005913A5" w:rsidRPr="005913A5" w:rsidRDefault="005913A5" w:rsidP="002A4D29">
      <w:pPr>
        <w:pStyle w:val="Link-H1"/>
        <w:outlineLvl w:val="0"/>
        <w:rPr>
          <w:lang w:val="en-US"/>
        </w:rPr>
      </w:pPr>
      <w:r w:rsidRPr="005913A5">
        <w:rPr>
          <w:lang w:val="en-US"/>
        </w:rPr>
        <w:lastRenderedPageBreak/>
        <w:t>Social</w:t>
      </w:r>
      <w:r>
        <w:rPr>
          <w:lang w:val="en-US"/>
        </w:rPr>
        <w:t xml:space="preserve"> </w:t>
      </w:r>
      <w:r w:rsidRPr="005913A5">
        <w:rPr>
          <w:lang w:val="en-US"/>
        </w:rPr>
        <w:t>Scene</w:t>
      </w:r>
    </w:p>
    <w:p w:rsidR="005913A5" w:rsidRPr="00C35261" w:rsidRDefault="005913A5" w:rsidP="00C35261">
      <w:pPr>
        <w:pStyle w:val="Link-BodyText"/>
      </w:pPr>
      <w:r w:rsidRPr="00C35261">
        <w:t>Send your social pics to editor@linkonline.com.au with a caption and short description of the event.</w:t>
      </w:r>
    </w:p>
    <w:p w:rsidR="005913A5" w:rsidRPr="005913A5" w:rsidRDefault="00447DC2" w:rsidP="002A4D29">
      <w:pPr>
        <w:pStyle w:val="Link-H2"/>
        <w:outlineLvl w:val="0"/>
        <w:rPr>
          <w:lang w:val="en-US"/>
        </w:rPr>
      </w:pPr>
      <w:r w:rsidRPr="00447DC2">
        <w:rPr>
          <w:lang w:val="en-US"/>
        </w:rPr>
        <w:t>Summit Cafe inclusive hub in Mount Barker</w:t>
      </w:r>
    </w:p>
    <w:p w:rsidR="00447DC2" w:rsidRPr="00C35261" w:rsidRDefault="00447DC2" w:rsidP="00C35261">
      <w:pPr>
        <w:pStyle w:val="Link-BodyText"/>
      </w:pPr>
      <w:r w:rsidRPr="00C35261">
        <w:t xml:space="preserve">Summit Cafe, a social enterprise business developed and owned by Community Bridging Services (CBS) Inc. in cooperation with Summit Health at Mount Barker, had </w:t>
      </w:r>
      <w:proofErr w:type="spellStart"/>
      <w:proofErr w:type="gramStart"/>
      <w:r w:rsidRPr="00C35261">
        <w:t>it's</w:t>
      </w:r>
      <w:proofErr w:type="spellEnd"/>
      <w:proofErr w:type="gramEnd"/>
      <w:r w:rsidRPr="00C35261">
        <w:t xml:space="preserve"> </w:t>
      </w:r>
      <w:r w:rsidR="00C35261" w:rsidRPr="00C35261">
        <w:t>official</w:t>
      </w:r>
      <w:r w:rsidRPr="00C35261">
        <w:t xml:space="preserve"> launch recently.</w:t>
      </w:r>
    </w:p>
    <w:p w:rsidR="00447DC2" w:rsidRPr="00C35261" w:rsidRDefault="00447DC2" w:rsidP="00C35261">
      <w:pPr>
        <w:pStyle w:val="Link-BodyText"/>
      </w:pPr>
      <w:r w:rsidRPr="00C35261">
        <w:t>It's an opportunity for people living with a disability to gain valuable employment while also providing a professional cafe service to the Mount Barker community.</w:t>
      </w:r>
    </w:p>
    <w:p w:rsidR="005913A5" w:rsidRPr="005913A5" w:rsidRDefault="00447DC2" w:rsidP="00447DC2">
      <w:pPr>
        <w:pStyle w:val="Link-H2"/>
        <w:outlineLvl w:val="0"/>
      </w:pPr>
      <w:r w:rsidRPr="00447DC2">
        <w:t>Trash Talk</w:t>
      </w:r>
    </w:p>
    <w:p w:rsidR="00447DC2" w:rsidRDefault="00447DC2" w:rsidP="00C35261">
      <w:pPr>
        <w:pStyle w:val="Link-BodyText"/>
      </w:pPr>
      <w:proofErr w:type="spellStart"/>
      <w:r w:rsidRPr="00447DC2">
        <w:t>Merrigong</w:t>
      </w:r>
      <w:proofErr w:type="spellEnd"/>
      <w:r w:rsidRPr="00447DC2">
        <w:t xml:space="preserve"> Theatre's Strangeways Ensemble, Wollongong's only professional theatre company, presented their incredible new work, Trash Talk, recently at the Illawarra Performing Arts Centre. Strangeways Ensemble is made up of seven professional actors, all of whom are perceived to have intellectual disabilities. The ensemble </w:t>
      </w:r>
      <w:proofErr w:type="gramStart"/>
      <w:r w:rsidRPr="00447DC2">
        <w:t>create</w:t>
      </w:r>
      <w:proofErr w:type="gramEnd"/>
      <w:r w:rsidRPr="00447DC2">
        <w:t xml:space="preserve"> their own brand new works, bringing cutting-edge Australian theatre to their audiences.</w:t>
      </w:r>
    </w:p>
    <w:p w:rsidR="00C35261" w:rsidRPr="005913A5" w:rsidRDefault="00C35261" w:rsidP="00C35261">
      <w:pPr>
        <w:pStyle w:val="Link-H2"/>
        <w:outlineLvl w:val="0"/>
      </w:pPr>
      <w:r>
        <w:t>Focus on Ability</w:t>
      </w:r>
    </w:p>
    <w:p w:rsidR="00447DC2" w:rsidRDefault="00C35261" w:rsidP="00C35261">
      <w:pPr>
        <w:pStyle w:val="Link-BodyText"/>
      </w:pPr>
      <w:r w:rsidRPr="00C35261">
        <w:t>Focus on Ability Short Film Festival Malawi - a chapter of the NOVA Employment’s Focus on Ability Short Film Festival - celebrates the abilities and achievements of people with disability in Malawi. Awards are presented to Malawian filmmakers and people with disability that have shared their</w:t>
      </w:r>
      <w:r>
        <w:t xml:space="preserve"> </w:t>
      </w:r>
      <w:r w:rsidRPr="00C35261">
        <w:t xml:space="preserve">stories on film. </w:t>
      </w:r>
    </w:p>
    <w:p w:rsidR="00C35261" w:rsidRPr="00C35261" w:rsidRDefault="00C35261" w:rsidP="00C35261">
      <w:pPr>
        <w:pStyle w:val="Link-H2"/>
      </w:pPr>
      <w:r w:rsidRPr="00C35261">
        <w:t>Blend Exhibition</w:t>
      </w:r>
    </w:p>
    <w:p w:rsidR="00C35261" w:rsidRPr="00C35261" w:rsidRDefault="00C35261" w:rsidP="00C35261">
      <w:pPr>
        <w:rPr>
          <w:rStyle w:val="Hyperlink"/>
        </w:rPr>
      </w:pPr>
      <w:r w:rsidRPr="00C35261">
        <w:t xml:space="preserve">The Hon Vickie Chapman launched Blend Creative's first ever exhibition, held at </w:t>
      </w:r>
      <w:proofErr w:type="spellStart"/>
      <w:proofErr w:type="gramStart"/>
      <w:r w:rsidRPr="00C35261">
        <w:t>say.kitchen</w:t>
      </w:r>
      <w:proofErr w:type="spellEnd"/>
      <w:proofErr w:type="gramEnd"/>
      <w:r w:rsidRPr="00C35261">
        <w:t>. The works showcase the creative processes of the Blend team.</w:t>
      </w:r>
    </w:p>
    <w:p w:rsidR="00447DC2" w:rsidRPr="00C35261" w:rsidRDefault="00447DC2" w:rsidP="00C35261"/>
    <w:p w:rsidR="00447DC2" w:rsidRPr="00C35261" w:rsidRDefault="00447DC2" w:rsidP="00C35261"/>
    <w:p w:rsidR="00447DC2" w:rsidRDefault="00447DC2" w:rsidP="002A4D29">
      <w:pPr>
        <w:pStyle w:val="Link-H1"/>
        <w:outlineLvl w:val="0"/>
      </w:pPr>
    </w:p>
    <w:p w:rsidR="00447DC2" w:rsidRDefault="00447DC2" w:rsidP="002A4D29">
      <w:pPr>
        <w:pStyle w:val="Link-H1"/>
        <w:outlineLvl w:val="0"/>
      </w:pPr>
    </w:p>
    <w:p w:rsidR="00447DC2" w:rsidRDefault="00447DC2" w:rsidP="002A4D29">
      <w:pPr>
        <w:pStyle w:val="Link-H1"/>
        <w:outlineLvl w:val="0"/>
      </w:pPr>
    </w:p>
    <w:p w:rsidR="00447DC2" w:rsidRDefault="00447DC2" w:rsidP="002A4D29">
      <w:pPr>
        <w:pStyle w:val="Link-H1"/>
        <w:outlineLvl w:val="0"/>
      </w:pPr>
    </w:p>
    <w:p w:rsidR="00447DC2" w:rsidRDefault="00447DC2" w:rsidP="002A4D29">
      <w:pPr>
        <w:pStyle w:val="Link-H1"/>
        <w:outlineLvl w:val="0"/>
      </w:pPr>
    </w:p>
    <w:p w:rsidR="00447DC2" w:rsidRDefault="00447DC2" w:rsidP="002A4D29">
      <w:pPr>
        <w:pStyle w:val="Link-H1"/>
        <w:outlineLvl w:val="0"/>
      </w:pPr>
    </w:p>
    <w:p w:rsidR="00447DC2" w:rsidRDefault="00447DC2" w:rsidP="002A4D29">
      <w:pPr>
        <w:pStyle w:val="Link-H1"/>
        <w:outlineLvl w:val="0"/>
      </w:pPr>
    </w:p>
    <w:p w:rsidR="00447DC2" w:rsidRDefault="00447DC2" w:rsidP="002A4D29">
      <w:pPr>
        <w:pStyle w:val="Link-H1"/>
        <w:outlineLvl w:val="0"/>
      </w:pPr>
    </w:p>
    <w:p w:rsidR="00447DC2" w:rsidRDefault="00447DC2" w:rsidP="002A4D29">
      <w:pPr>
        <w:pStyle w:val="Link-H1"/>
        <w:outlineLvl w:val="0"/>
      </w:pPr>
    </w:p>
    <w:p w:rsidR="005913A5" w:rsidRDefault="005913A5" w:rsidP="00EA1A17">
      <w:pPr>
        <w:pStyle w:val="Link-H1"/>
        <w:tabs>
          <w:tab w:val="left" w:pos="2880"/>
        </w:tabs>
        <w:outlineLvl w:val="0"/>
      </w:pPr>
      <w:r w:rsidRPr="005913A5">
        <w:t>What's on?</w:t>
      </w:r>
    </w:p>
    <w:p w:rsidR="00C35261" w:rsidRDefault="005913A5" w:rsidP="005913A5">
      <w:pPr>
        <w:pStyle w:val="Link-BodyText"/>
      </w:pPr>
      <w:r>
        <w:t xml:space="preserve">To view the full 'What's On' calendar visit Link Online at </w:t>
      </w:r>
      <w:hyperlink r:id="rId38" w:history="1">
        <w:r w:rsidRPr="00C35261">
          <w:rPr>
            <w:rStyle w:val="Hyperlink"/>
          </w:rPr>
          <w:t>linkonline.com.au/</w:t>
        </w:r>
        <w:proofErr w:type="spellStart"/>
        <w:r w:rsidRPr="00C35261">
          <w:rPr>
            <w:rStyle w:val="Hyperlink"/>
          </w:rPr>
          <w:t>whats</w:t>
        </w:r>
        <w:proofErr w:type="spellEnd"/>
        <w:r w:rsidRPr="00C35261">
          <w:rPr>
            <w:rStyle w:val="Hyperlink"/>
          </w:rPr>
          <w:t>-on</w:t>
        </w:r>
      </w:hyperlink>
      <w:r w:rsidR="00C35261">
        <w:t>.</w:t>
      </w:r>
    </w:p>
    <w:p w:rsidR="005913A5" w:rsidRDefault="005913A5" w:rsidP="005913A5">
      <w:pPr>
        <w:pStyle w:val="Link-BodyText"/>
      </w:pPr>
      <w:r>
        <w:t xml:space="preserve">If you have an upcoming event and would like to be included in 'What's On' please email </w:t>
      </w:r>
      <w:hyperlink r:id="rId39" w:history="1">
        <w:r w:rsidR="00EA1A17" w:rsidRPr="00F90E88">
          <w:rPr>
            <w:rStyle w:val="Hyperlink"/>
          </w:rPr>
          <w:t>whatson@linkonline.com.au</w:t>
        </w:r>
      </w:hyperlink>
    </w:p>
    <w:p w:rsidR="00EA1A17" w:rsidRPr="00EA1A17" w:rsidRDefault="00EA1A17" w:rsidP="005913A5">
      <w:pPr>
        <w:pStyle w:val="Link-BodyText"/>
        <w:rPr>
          <w:b/>
          <w:bCs/>
          <w:sz w:val="28"/>
          <w:szCs w:val="28"/>
        </w:rPr>
      </w:pPr>
      <w:r w:rsidRPr="00EA1A17">
        <w:rPr>
          <w:b/>
          <w:bCs/>
          <w:sz w:val="28"/>
          <w:szCs w:val="28"/>
        </w:rPr>
        <w:t>April 2020</w:t>
      </w:r>
    </w:p>
    <w:p w:rsidR="005913A5" w:rsidRPr="005913A5" w:rsidRDefault="00EA1A17" w:rsidP="002A4D29">
      <w:pPr>
        <w:pStyle w:val="Link-H2"/>
        <w:outlineLvl w:val="0"/>
      </w:pPr>
      <w:r w:rsidRPr="00EA1A17">
        <w:t>April 7</w:t>
      </w:r>
      <w:r w:rsidR="005913A5">
        <w:t xml:space="preserve">: </w:t>
      </w:r>
      <w:r w:rsidRPr="00EA1A17">
        <w:t>NDS NSW Conference 2020</w:t>
      </w:r>
    </w:p>
    <w:p w:rsidR="00EA1A17" w:rsidRPr="00EA1A17" w:rsidRDefault="00EA1A17" w:rsidP="00EA1A17">
      <w:pPr>
        <w:pStyle w:val="Link-H2"/>
        <w:outlineLvl w:val="0"/>
        <w:rPr>
          <w:b w:val="0"/>
          <w:bCs w:val="0"/>
          <w:sz w:val="24"/>
          <w:szCs w:val="24"/>
        </w:rPr>
      </w:pPr>
      <w:r w:rsidRPr="00EA1A17">
        <w:rPr>
          <w:b w:val="0"/>
          <w:bCs w:val="0"/>
          <w:sz w:val="24"/>
          <w:szCs w:val="24"/>
        </w:rPr>
        <w:t>International Convention Centre</w:t>
      </w:r>
      <w:r w:rsidR="00C35261">
        <w:rPr>
          <w:b w:val="0"/>
          <w:bCs w:val="0"/>
          <w:sz w:val="24"/>
          <w:szCs w:val="24"/>
        </w:rPr>
        <w:t>,</w:t>
      </w:r>
      <w:r w:rsidRPr="00EA1A17">
        <w:rPr>
          <w:b w:val="0"/>
          <w:bCs w:val="0"/>
          <w:sz w:val="24"/>
          <w:szCs w:val="24"/>
        </w:rPr>
        <w:t xml:space="preserve"> 14 Darling Dr</w:t>
      </w:r>
      <w:r w:rsidR="00C35261">
        <w:rPr>
          <w:b w:val="0"/>
          <w:bCs w:val="0"/>
          <w:sz w:val="24"/>
          <w:szCs w:val="24"/>
        </w:rPr>
        <w:t xml:space="preserve">ive, </w:t>
      </w:r>
      <w:r w:rsidRPr="00EA1A17">
        <w:rPr>
          <w:b w:val="0"/>
          <w:bCs w:val="0"/>
          <w:sz w:val="24"/>
          <w:szCs w:val="24"/>
        </w:rPr>
        <w:t>Sydney</w:t>
      </w:r>
      <w:r w:rsidR="00AD7B76">
        <w:rPr>
          <w:b w:val="0"/>
          <w:bCs w:val="0"/>
          <w:sz w:val="24"/>
          <w:szCs w:val="24"/>
        </w:rPr>
        <w:t xml:space="preserve"> NSW</w:t>
      </w:r>
      <w:r w:rsidRPr="00EA1A17">
        <w:rPr>
          <w:b w:val="0"/>
          <w:bCs w:val="0"/>
          <w:sz w:val="24"/>
          <w:szCs w:val="24"/>
        </w:rPr>
        <w:t xml:space="preserve"> 2000</w:t>
      </w:r>
      <w:r w:rsidR="00AD7B76">
        <w:rPr>
          <w:b w:val="0"/>
          <w:bCs w:val="0"/>
          <w:sz w:val="24"/>
          <w:szCs w:val="24"/>
        </w:rPr>
        <w:t>.</w:t>
      </w:r>
    </w:p>
    <w:p w:rsidR="00EA1A17" w:rsidRPr="00EA1A17" w:rsidRDefault="00EA1A17" w:rsidP="00EA1A17">
      <w:pPr>
        <w:pStyle w:val="Link-H2"/>
        <w:outlineLvl w:val="0"/>
        <w:rPr>
          <w:b w:val="0"/>
          <w:bCs w:val="0"/>
          <w:sz w:val="24"/>
          <w:szCs w:val="24"/>
        </w:rPr>
      </w:pPr>
      <w:r w:rsidRPr="00EA1A17">
        <w:rPr>
          <w:b w:val="0"/>
          <w:bCs w:val="0"/>
          <w:sz w:val="24"/>
          <w:szCs w:val="24"/>
        </w:rPr>
        <w:t>The NDS NSW Conference 2020 will encourage us to reflect on what matters most for people with disability, the sector, our current and future workforce and our communities.</w:t>
      </w:r>
    </w:p>
    <w:p w:rsidR="00EA1A17" w:rsidRDefault="00900685" w:rsidP="00EA1A17">
      <w:pPr>
        <w:pStyle w:val="Link-H2"/>
        <w:outlineLvl w:val="0"/>
        <w:rPr>
          <w:b w:val="0"/>
          <w:bCs w:val="0"/>
          <w:sz w:val="24"/>
          <w:szCs w:val="24"/>
        </w:rPr>
      </w:pPr>
      <w:hyperlink r:id="rId40" w:history="1">
        <w:r w:rsidR="00EA1A17" w:rsidRPr="00F90E88">
          <w:rPr>
            <w:rStyle w:val="Hyperlink"/>
            <w:b w:val="0"/>
            <w:bCs w:val="0"/>
            <w:sz w:val="24"/>
            <w:szCs w:val="24"/>
          </w:rPr>
          <w:t>www.nds.org.au/events-and-training/conferences/nsw-conference-2020-</w:t>
        </w:r>
      </w:hyperlink>
    </w:p>
    <w:p w:rsidR="005913A5" w:rsidRPr="005913A5" w:rsidRDefault="00EA1A17" w:rsidP="00EA1A17">
      <w:pPr>
        <w:pStyle w:val="Link-H2"/>
        <w:outlineLvl w:val="0"/>
      </w:pPr>
      <w:r w:rsidRPr="00EA1A17">
        <w:t>April 14</w:t>
      </w:r>
      <w:r w:rsidR="005913A5">
        <w:t xml:space="preserve">: </w:t>
      </w:r>
      <w:r w:rsidRPr="00EA1A17">
        <w:t>Disability Insiders' NDIS for Advanced Users hosted by Disability Support Centre - Special Advanced</w:t>
      </w:r>
    </w:p>
    <w:p w:rsidR="00EA1A17" w:rsidRPr="00EA1A17" w:rsidRDefault="00EA1A17" w:rsidP="00EA1A17">
      <w:pPr>
        <w:pStyle w:val="Link-H2"/>
        <w:outlineLvl w:val="0"/>
        <w:rPr>
          <w:b w:val="0"/>
          <w:bCs w:val="0"/>
          <w:sz w:val="24"/>
          <w:szCs w:val="24"/>
        </w:rPr>
      </w:pPr>
      <w:r w:rsidRPr="00EA1A17">
        <w:rPr>
          <w:b w:val="0"/>
          <w:bCs w:val="0"/>
          <w:sz w:val="24"/>
          <w:szCs w:val="24"/>
        </w:rPr>
        <w:t>Disability Support Centre</w:t>
      </w:r>
      <w:r w:rsidR="00AD7B76">
        <w:rPr>
          <w:b w:val="0"/>
          <w:bCs w:val="0"/>
          <w:sz w:val="24"/>
          <w:szCs w:val="24"/>
        </w:rPr>
        <w:t xml:space="preserve">, </w:t>
      </w:r>
      <w:r w:rsidRPr="00EA1A17">
        <w:rPr>
          <w:b w:val="0"/>
          <w:bCs w:val="0"/>
          <w:sz w:val="24"/>
          <w:szCs w:val="24"/>
        </w:rPr>
        <w:t>Great Western Supercentre</w:t>
      </w:r>
      <w:r w:rsidR="00AD7B76">
        <w:rPr>
          <w:b w:val="0"/>
          <w:bCs w:val="0"/>
          <w:sz w:val="24"/>
          <w:szCs w:val="24"/>
        </w:rPr>
        <w:t xml:space="preserve">, </w:t>
      </w:r>
      <w:r w:rsidRPr="00EA1A17">
        <w:rPr>
          <w:b w:val="0"/>
          <w:bCs w:val="0"/>
          <w:sz w:val="24"/>
          <w:szCs w:val="24"/>
        </w:rPr>
        <w:t xml:space="preserve">1028 Samford </w:t>
      </w:r>
      <w:r w:rsidR="00AD7B76">
        <w:rPr>
          <w:b w:val="0"/>
          <w:bCs w:val="0"/>
          <w:sz w:val="24"/>
          <w:szCs w:val="24"/>
        </w:rPr>
        <w:t>Road,</w:t>
      </w:r>
      <w:r w:rsidRPr="00EA1A17">
        <w:rPr>
          <w:b w:val="0"/>
          <w:bCs w:val="0"/>
          <w:sz w:val="24"/>
          <w:szCs w:val="24"/>
        </w:rPr>
        <w:t xml:space="preserve"> </w:t>
      </w:r>
      <w:proofErr w:type="spellStart"/>
      <w:r w:rsidRPr="00EA1A17">
        <w:rPr>
          <w:b w:val="0"/>
          <w:bCs w:val="0"/>
          <w:sz w:val="24"/>
          <w:szCs w:val="24"/>
        </w:rPr>
        <w:t>Keperra</w:t>
      </w:r>
      <w:proofErr w:type="spellEnd"/>
      <w:r w:rsidR="00AD7B76">
        <w:rPr>
          <w:b w:val="0"/>
          <w:bCs w:val="0"/>
          <w:sz w:val="24"/>
          <w:szCs w:val="24"/>
        </w:rPr>
        <w:t xml:space="preserve"> QLD</w:t>
      </w:r>
      <w:r w:rsidRPr="00EA1A17">
        <w:rPr>
          <w:b w:val="0"/>
          <w:bCs w:val="0"/>
          <w:sz w:val="24"/>
          <w:szCs w:val="24"/>
        </w:rPr>
        <w:t xml:space="preserve"> 4054</w:t>
      </w:r>
      <w:r w:rsidR="00AD7B76">
        <w:rPr>
          <w:b w:val="0"/>
          <w:bCs w:val="0"/>
          <w:sz w:val="24"/>
          <w:szCs w:val="24"/>
        </w:rPr>
        <w:t>.</w:t>
      </w:r>
    </w:p>
    <w:p w:rsidR="007E6A85" w:rsidRDefault="00EA1A17" w:rsidP="00EA1A17">
      <w:pPr>
        <w:pStyle w:val="Link-H2"/>
        <w:outlineLvl w:val="0"/>
        <w:rPr>
          <w:b w:val="0"/>
          <w:bCs w:val="0"/>
          <w:sz w:val="24"/>
          <w:szCs w:val="24"/>
        </w:rPr>
      </w:pPr>
      <w:r w:rsidRPr="00EA1A17">
        <w:rPr>
          <w:b w:val="0"/>
          <w:bCs w:val="0"/>
          <w:sz w:val="24"/>
          <w:szCs w:val="24"/>
        </w:rPr>
        <w:t>Disability Insiders and Disability Support Centre are now proudly working together to bring free workshops to our local community</w:t>
      </w:r>
      <w:r w:rsidR="007E6A85">
        <w:rPr>
          <w:b w:val="0"/>
          <w:bCs w:val="0"/>
          <w:sz w:val="24"/>
          <w:szCs w:val="24"/>
        </w:rPr>
        <w:t>.</w:t>
      </w:r>
    </w:p>
    <w:p w:rsidR="00EA1A17" w:rsidRDefault="00EA1A17" w:rsidP="00EA1A17">
      <w:pPr>
        <w:pStyle w:val="Link-H2"/>
        <w:outlineLvl w:val="0"/>
        <w:rPr>
          <w:b w:val="0"/>
          <w:bCs w:val="0"/>
          <w:sz w:val="24"/>
          <w:szCs w:val="24"/>
        </w:rPr>
      </w:pPr>
      <w:r w:rsidRPr="00EA1A17">
        <w:rPr>
          <w:b w:val="0"/>
          <w:bCs w:val="0"/>
          <w:sz w:val="24"/>
          <w:szCs w:val="24"/>
        </w:rPr>
        <w:t xml:space="preserve"> </w:t>
      </w:r>
      <w:hyperlink r:id="rId41" w:history="1">
        <w:r w:rsidRPr="00F90E88">
          <w:rPr>
            <w:rStyle w:val="Hyperlink"/>
            <w:b w:val="0"/>
            <w:bCs w:val="0"/>
            <w:sz w:val="24"/>
            <w:szCs w:val="24"/>
          </w:rPr>
          <w:t>www.eventbrite.com/e/disability-insiders-ndis-for-advanced-users-housing-options-tickets-90102963389</w:t>
        </w:r>
      </w:hyperlink>
    </w:p>
    <w:p w:rsidR="005913A5" w:rsidRPr="005913A5" w:rsidRDefault="00EA1A17" w:rsidP="00EA1A17">
      <w:pPr>
        <w:pStyle w:val="Link-H2"/>
        <w:outlineLvl w:val="0"/>
      </w:pPr>
      <w:r w:rsidRPr="00EA1A17">
        <w:t>April 28</w:t>
      </w:r>
      <w:r w:rsidR="005913A5" w:rsidRPr="005913A5">
        <w:t xml:space="preserve">: </w:t>
      </w:r>
      <w:r w:rsidRPr="00EA1A17">
        <w:t>(TSV) Parent Workshop: Developing your child's communication</w:t>
      </w:r>
    </w:p>
    <w:p w:rsidR="00AD7B76" w:rsidRDefault="00EA1A17" w:rsidP="00EA1A17">
      <w:pPr>
        <w:pStyle w:val="Link-H2"/>
        <w:outlineLvl w:val="0"/>
        <w:rPr>
          <w:b w:val="0"/>
          <w:bCs w:val="0"/>
          <w:sz w:val="24"/>
          <w:szCs w:val="24"/>
        </w:rPr>
      </w:pPr>
      <w:r w:rsidRPr="00EA1A17">
        <w:rPr>
          <w:b w:val="0"/>
          <w:bCs w:val="0"/>
          <w:sz w:val="24"/>
          <w:szCs w:val="24"/>
        </w:rPr>
        <w:t>AEIOU Townsville Centre</w:t>
      </w:r>
      <w:r w:rsidR="00AD7B76">
        <w:rPr>
          <w:b w:val="0"/>
          <w:bCs w:val="0"/>
          <w:sz w:val="24"/>
          <w:szCs w:val="24"/>
        </w:rPr>
        <w:t>,</w:t>
      </w:r>
      <w:r w:rsidRPr="00EA1A17">
        <w:rPr>
          <w:b w:val="0"/>
          <w:bCs w:val="0"/>
          <w:sz w:val="24"/>
          <w:szCs w:val="24"/>
        </w:rPr>
        <w:t xml:space="preserve"> 22 Ridley R</w:t>
      </w:r>
      <w:r w:rsidR="00AD7B76">
        <w:rPr>
          <w:b w:val="0"/>
          <w:bCs w:val="0"/>
          <w:sz w:val="24"/>
          <w:szCs w:val="24"/>
        </w:rPr>
        <w:t>oa</w:t>
      </w:r>
      <w:r w:rsidRPr="00EA1A17">
        <w:rPr>
          <w:b w:val="0"/>
          <w:bCs w:val="0"/>
          <w:sz w:val="24"/>
          <w:szCs w:val="24"/>
        </w:rPr>
        <w:t>d</w:t>
      </w:r>
      <w:r w:rsidR="00AD7B76">
        <w:rPr>
          <w:b w:val="0"/>
          <w:bCs w:val="0"/>
          <w:sz w:val="24"/>
          <w:szCs w:val="24"/>
        </w:rPr>
        <w:t>,</w:t>
      </w:r>
      <w:r w:rsidRPr="00EA1A17">
        <w:rPr>
          <w:b w:val="0"/>
          <w:bCs w:val="0"/>
          <w:sz w:val="24"/>
          <w:szCs w:val="24"/>
        </w:rPr>
        <w:t xml:space="preserve"> Kirwan</w:t>
      </w:r>
      <w:r w:rsidR="00AD7B76">
        <w:rPr>
          <w:b w:val="0"/>
          <w:bCs w:val="0"/>
          <w:sz w:val="24"/>
          <w:szCs w:val="24"/>
        </w:rPr>
        <w:t xml:space="preserve"> QLD</w:t>
      </w:r>
      <w:r w:rsidRPr="00EA1A17">
        <w:rPr>
          <w:b w:val="0"/>
          <w:bCs w:val="0"/>
          <w:sz w:val="24"/>
          <w:szCs w:val="24"/>
        </w:rPr>
        <w:t xml:space="preserve"> 4817</w:t>
      </w:r>
      <w:r w:rsidR="00AD7B76">
        <w:rPr>
          <w:b w:val="0"/>
          <w:bCs w:val="0"/>
          <w:sz w:val="24"/>
          <w:szCs w:val="24"/>
        </w:rPr>
        <w:t>.</w:t>
      </w:r>
    </w:p>
    <w:p w:rsidR="00EA1A17" w:rsidRPr="00EA1A17" w:rsidRDefault="00EA1A17" w:rsidP="00EA1A17">
      <w:pPr>
        <w:pStyle w:val="Link-H2"/>
        <w:outlineLvl w:val="0"/>
        <w:rPr>
          <w:b w:val="0"/>
          <w:bCs w:val="0"/>
          <w:sz w:val="24"/>
          <w:szCs w:val="24"/>
        </w:rPr>
      </w:pPr>
      <w:r w:rsidRPr="00EA1A17">
        <w:rPr>
          <w:b w:val="0"/>
          <w:bCs w:val="0"/>
          <w:sz w:val="24"/>
          <w:szCs w:val="24"/>
        </w:rPr>
        <w:t>Designed to provide families with the evidence behind our program, as well as practical tips and strategies to use at home and in the community, this session is open to parents and caregivers of children enrolled in, or waitlisted for, AEIOU's service.</w:t>
      </w:r>
    </w:p>
    <w:p w:rsidR="00EA1A17" w:rsidRDefault="00900685" w:rsidP="00EA1A17">
      <w:pPr>
        <w:pStyle w:val="Link-H2"/>
        <w:outlineLvl w:val="0"/>
        <w:rPr>
          <w:b w:val="0"/>
          <w:bCs w:val="0"/>
          <w:sz w:val="24"/>
          <w:szCs w:val="24"/>
        </w:rPr>
      </w:pPr>
      <w:hyperlink r:id="rId42" w:history="1">
        <w:r w:rsidR="00EA1A17" w:rsidRPr="00F90E88">
          <w:rPr>
            <w:rStyle w:val="Hyperlink"/>
            <w:b w:val="0"/>
            <w:bCs w:val="0"/>
            <w:sz w:val="24"/>
            <w:szCs w:val="24"/>
          </w:rPr>
          <w:t>www.aeiou.org.au/workshop-view/tsv-parent-workshop-developing-your-childs-402</w:t>
        </w:r>
      </w:hyperlink>
    </w:p>
    <w:p w:rsidR="005913A5" w:rsidRPr="005913A5" w:rsidRDefault="00EA1A17" w:rsidP="00EA1A17">
      <w:pPr>
        <w:pStyle w:val="Link-H2"/>
        <w:outlineLvl w:val="0"/>
      </w:pPr>
      <w:r w:rsidRPr="00EA1A17">
        <w:t>April 29</w:t>
      </w:r>
      <w:r w:rsidR="005913A5">
        <w:t xml:space="preserve">: </w:t>
      </w:r>
      <w:r w:rsidRPr="00EA1A17">
        <w:t>International Guide Dog Day – Guide Dogs Australia</w:t>
      </w:r>
    </w:p>
    <w:p w:rsidR="00EA1A17" w:rsidRDefault="00EA1A17" w:rsidP="00EA1A17">
      <w:pPr>
        <w:pStyle w:val="Link-BodyText"/>
      </w:pPr>
      <w:r>
        <w:t>Guide Dogs Australia in collaboration with its state-based organisations, deliver essential services to children, teenagers, and the elderly who are blind or have low vision in every State and Territory across Australia.</w:t>
      </w:r>
    </w:p>
    <w:p w:rsidR="005913A5" w:rsidRDefault="00EA1A17" w:rsidP="00EA1A17">
      <w:pPr>
        <w:pStyle w:val="Link-BodyText"/>
      </w:pPr>
      <w:r>
        <w:t xml:space="preserve"> </w:t>
      </w:r>
      <w:hyperlink r:id="rId43" w:history="1">
        <w:r w:rsidRPr="00F90E88">
          <w:rPr>
            <w:rStyle w:val="Hyperlink"/>
          </w:rPr>
          <w:t>www.guidedogsaustralia.com</w:t>
        </w:r>
      </w:hyperlink>
    </w:p>
    <w:p w:rsidR="00EA1A17" w:rsidRPr="005913A5" w:rsidRDefault="00EA1A17" w:rsidP="00EA1A17">
      <w:pPr>
        <w:pStyle w:val="Link-H2"/>
        <w:outlineLvl w:val="0"/>
      </w:pPr>
      <w:r w:rsidRPr="00EA1A17">
        <w:t>April 30</w:t>
      </w:r>
      <w:r>
        <w:t xml:space="preserve">: </w:t>
      </w:r>
      <w:r w:rsidRPr="00EA1A17">
        <w:t>Brisbane Nest Match Up</w:t>
      </w:r>
    </w:p>
    <w:p w:rsidR="00AD7B76" w:rsidRDefault="00EA1A17" w:rsidP="00EA1A17">
      <w:pPr>
        <w:pStyle w:val="Link-BodyText"/>
      </w:pPr>
      <w:r>
        <w:t>Virginia Golf Clu</w:t>
      </w:r>
      <w:r w:rsidR="00AD7B76">
        <w:t xml:space="preserve">b, </w:t>
      </w:r>
      <w:r>
        <w:t>Elliott Road</w:t>
      </w:r>
      <w:r w:rsidR="00AD7B76">
        <w:t xml:space="preserve">, </w:t>
      </w:r>
      <w:r>
        <w:t>Banyo</w:t>
      </w:r>
      <w:r w:rsidR="00AD7B76">
        <w:t xml:space="preserve"> QLD</w:t>
      </w:r>
      <w:r>
        <w:t xml:space="preserve"> 4014</w:t>
      </w:r>
      <w:r w:rsidR="00AD7B76">
        <w:t>.</w:t>
      </w:r>
    </w:p>
    <w:p w:rsidR="00EA1A17" w:rsidRDefault="00EA1A17" w:rsidP="00EA1A17">
      <w:pPr>
        <w:pStyle w:val="Link-BodyText"/>
      </w:pPr>
      <w:bookmarkStart w:id="0" w:name="_GoBack"/>
      <w:bookmarkEnd w:id="0"/>
      <w:r>
        <w:t>Nest makes it easy to search, choose and apply for housing that meets your needs, accessibility and support requirements and lifestyle choices. Register for free at the link below</w:t>
      </w:r>
    </w:p>
    <w:p w:rsidR="00EA1A17" w:rsidRPr="005913A5" w:rsidRDefault="00900685" w:rsidP="00EA1A17">
      <w:pPr>
        <w:pStyle w:val="Link-BodyText"/>
      </w:pPr>
      <w:hyperlink r:id="rId44" w:history="1">
        <w:r w:rsidR="00EA1A17" w:rsidRPr="00F90E88">
          <w:rPr>
            <w:rStyle w:val="Hyperlink"/>
          </w:rPr>
          <w:t>www.eventbrite.com/o/nest-24082897423</w:t>
        </w:r>
      </w:hyperlink>
    </w:p>
    <w:sectPr w:rsidR="00EA1A17" w:rsidRPr="005913A5" w:rsidSect="00CD7003">
      <w:pgSz w:w="11900" w:h="16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0050000000000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2B6"/>
    <w:rsid w:val="00006622"/>
    <w:rsid w:val="00021409"/>
    <w:rsid w:val="00024C61"/>
    <w:rsid w:val="0003260C"/>
    <w:rsid w:val="00035D0F"/>
    <w:rsid w:val="000445B7"/>
    <w:rsid w:val="00061251"/>
    <w:rsid w:val="00065869"/>
    <w:rsid w:val="000C3D17"/>
    <w:rsid w:val="000F09C5"/>
    <w:rsid w:val="0010142F"/>
    <w:rsid w:val="00102FF9"/>
    <w:rsid w:val="00112BB3"/>
    <w:rsid w:val="001212DE"/>
    <w:rsid w:val="00121AA3"/>
    <w:rsid w:val="00154506"/>
    <w:rsid w:val="00182586"/>
    <w:rsid w:val="001A4932"/>
    <w:rsid w:val="001B1387"/>
    <w:rsid w:val="001E22C9"/>
    <w:rsid w:val="002114B7"/>
    <w:rsid w:val="002335E9"/>
    <w:rsid w:val="002619C6"/>
    <w:rsid w:val="00267D15"/>
    <w:rsid w:val="002760FC"/>
    <w:rsid w:val="002A4D29"/>
    <w:rsid w:val="002A7C11"/>
    <w:rsid w:val="002B069F"/>
    <w:rsid w:val="002B31B6"/>
    <w:rsid w:val="002F0FDB"/>
    <w:rsid w:val="002F3DB9"/>
    <w:rsid w:val="00317D94"/>
    <w:rsid w:val="00320B36"/>
    <w:rsid w:val="003539CF"/>
    <w:rsid w:val="00380C1F"/>
    <w:rsid w:val="003B51C3"/>
    <w:rsid w:val="003F5BB4"/>
    <w:rsid w:val="00400E34"/>
    <w:rsid w:val="004030E6"/>
    <w:rsid w:val="00447DC2"/>
    <w:rsid w:val="004517BC"/>
    <w:rsid w:val="004639D3"/>
    <w:rsid w:val="0048517B"/>
    <w:rsid w:val="004A5872"/>
    <w:rsid w:val="004A5979"/>
    <w:rsid w:val="004A5BE6"/>
    <w:rsid w:val="004D6DD0"/>
    <w:rsid w:val="004F2FB5"/>
    <w:rsid w:val="0050087D"/>
    <w:rsid w:val="00504BFD"/>
    <w:rsid w:val="00516EF0"/>
    <w:rsid w:val="005204D7"/>
    <w:rsid w:val="00590C04"/>
    <w:rsid w:val="005913A5"/>
    <w:rsid w:val="005A4835"/>
    <w:rsid w:val="005A4E14"/>
    <w:rsid w:val="005A5691"/>
    <w:rsid w:val="005B5425"/>
    <w:rsid w:val="005C09C9"/>
    <w:rsid w:val="005C5FBE"/>
    <w:rsid w:val="005F4978"/>
    <w:rsid w:val="005F4CEC"/>
    <w:rsid w:val="00637CBA"/>
    <w:rsid w:val="00657353"/>
    <w:rsid w:val="00664AE0"/>
    <w:rsid w:val="006803E8"/>
    <w:rsid w:val="00691FF8"/>
    <w:rsid w:val="006B1462"/>
    <w:rsid w:val="006B51D3"/>
    <w:rsid w:val="006B6D93"/>
    <w:rsid w:val="006E1C7B"/>
    <w:rsid w:val="006E62B7"/>
    <w:rsid w:val="006F0313"/>
    <w:rsid w:val="00732B8B"/>
    <w:rsid w:val="00732F32"/>
    <w:rsid w:val="007541BF"/>
    <w:rsid w:val="00794FC7"/>
    <w:rsid w:val="007E162B"/>
    <w:rsid w:val="007E6A85"/>
    <w:rsid w:val="008236C7"/>
    <w:rsid w:val="008418E2"/>
    <w:rsid w:val="0085454E"/>
    <w:rsid w:val="00857F15"/>
    <w:rsid w:val="00893CA0"/>
    <w:rsid w:val="008A246C"/>
    <w:rsid w:val="008E6670"/>
    <w:rsid w:val="00900685"/>
    <w:rsid w:val="00906A78"/>
    <w:rsid w:val="009147DD"/>
    <w:rsid w:val="00945DC1"/>
    <w:rsid w:val="009602A3"/>
    <w:rsid w:val="00980933"/>
    <w:rsid w:val="009836A0"/>
    <w:rsid w:val="009A66C2"/>
    <w:rsid w:val="009B7890"/>
    <w:rsid w:val="009C12B6"/>
    <w:rsid w:val="009D2EE7"/>
    <w:rsid w:val="009D511B"/>
    <w:rsid w:val="009E5847"/>
    <w:rsid w:val="009E79A0"/>
    <w:rsid w:val="00A256C8"/>
    <w:rsid w:val="00A32709"/>
    <w:rsid w:val="00A32D5B"/>
    <w:rsid w:val="00A4283E"/>
    <w:rsid w:val="00A65C26"/>
    <w:rsid w:val="00A739F5"/>
    <w:rsid w:val="00A74B44"/>
    <w:rsid w:val="00AC16D0"/>
    <w:rsid w:val="00AC3ACD"/>
    <w:rsid w:val="00AC3EA2"/>
    <w:rsid w:val="00AD7B76"/>
    <w:rsid w:val="00B103DB"/>
    <w:rsid w:val="00B104E9"/>
    <w:rsid w:val="00B26C05"/>
    <w:rsid w:val="00B94233"/>
    <w:rsid w:val="00B94857"/>
    <w:rsid w:val="00BA23D9"/>
    <w:rsid w:val="00BC5033"/>
    <w:rsid w:val="00BC5D40"/>
    <w:rsid w:val="00BC66D7"/>
    <w:rsid w:val="00BE0BE7"/>
    <w:rsid w:val="00C061CD"/>
    <w:rsid w:val="00C2353F"/>
    <w:rsid w:val="00C35261"/>
    <w:rsid w:val="00C62370"/>
    <w:rsid w:val="00C91ED7"/>
    <w:rsid w:val="00CA7448"/>
    <w:rsid w:val="00CC489F"/>
    <w:rsid w:val="00CC5D57"/>
    <w:rsid w:val="00CD7003"/>
    <w:rsid w:val="00CF70E2"/>
    <w:rsid w:val="00D128FE"/>
    <w:rsid w:val="00D6105D"/>
    <w:rsid w:val="00DC6653"/>
    <w:rsid w:val="00DF2048"/>
    <w:rsid w:val="00E60DD2"/>
    <w:rsid w:val="00EA1A17"/>
    <w:rsid w:val="00EB001B"/>
    <w:rsid w:val="00EC42B8"/>
    <w:rsid w:val="00EF2516"/>
    <w:rsid w:val="00EF6481"/>
    <w:rsid w:val="00F045CD"/>
    <w:rsid w:val="00F4395E"/>
    <w:rsid w:val="00F4732B"/>
    <w:rsid w:val="00F71720"/>
    <w:rsid w:val="00F855D0"/>
    <w:rsid w:val="00FF5588"/>
    <w:rsid w:val="00FF6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3FA73"/>
  <w14:defaultImageDpi w14:val="32767"/>
  <w15:chartTrackingRefBased/>
  <w15:docId w15:val="{6A115EF7-0431-C745-A8D7-79E82644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942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nk-H1">
    <w:name w:val="Link - H1"/>
    <w:basedOn w:val="Normal"/>
    <w:qFormat/>
    <w:rsid w:val="005A5691"/>
    <w:pPr>
      <w:spacing w:after="240"/>
    </w:pPr>
    <w:rPr>
      <w:b/>
      <w:bCs/>
      <w:sz w:val="40"/>
      <w:szCs w:val="40"/>
    </w:rPr>
  </w:style>
  <w:style w:type="paragraph" w:customStyle="1" w:styleId="Link-BodyText">
    <w:name w:val="Link - Body Text"/>
    <w:basedOn w:val="Normal"/>
    <w:qFormat/>
    <w:rsid w:val="005A5691"/>
    <w:pPr>
      <w:spacing w:after="120"/>
    </w:pPr>
  </w:style>
  <w:style w:type="paragraph" w:customStyle="1" w:styleId="Link-H2">
    <w:name w:val="Link - H2"/>
    <w:basedOn w:val="Link-BodyText"/>
    <w:qFormat/>
    <w:rsid w:val="005A5691"/>
    <w:rPr>
      <w:b/>
      <w:bCs/>
      <w:sz w:val="28"/>
      <w:szCs w:val="28"/>
    </w:rPr>
  </w:style>
  <w:style w:type="paragraph" w:styleId="BodyText">
    <w:name w:val="Body Text"/>
    <w:basedOn w:val="Normal"/>
    <w:link w:val="BodyTextChar"/>
    <w:uiPriority w:val="99"/>
    <w:semiHidden/>
    <w:unhideWhenUsed/>
    <w:rsid w:val="00BC5D40"/>
    <w:pPr>
      <w:spacing w:after="120"/>
    </w:pPr>
  </w:style>
  <w:style w:type="character" w:customStyle="1" w:styleId="BodyTextChar">
    <w:name w:val="Body Text Char"/>
    <w:basedOn w:val="DefaultParagraphFont"/>
    <w:link w:val="BodyText"/>
    <w:uiPriority w:val="99"/>
    <w:semiHidden/>
    <w:rsid w:val="00BC5D40"/>
  </w:style>
  <w:style w:type="paragraph" w:customStyle="1" w:styleId="Link-BodyTextItalic">
    <w:name w:val="Link - Body Text Italic"/>
    <w:basedOn w:val="Link-BodyText"/>
    <w:qFormat/>
    <w:rsid w:val="005A5691"/>
    <w:rPr>
      <w:i/>
      <w:iCs/>
    </w:rPr>
  </w:style>
  <w:style w:type="paragraph" w:customStyle="1" w:styleId="NoParagraphStyle">
    <w:name w:val="[No Paragraph Style]"/>
    <w:rsid w:val="00D128FE"/>
    <w:pPr>
      <w:autoSpaceDE w:val="0"/>
      <w:autoSpaceDN w:val="0"/>
      <w:adjustRightInd w:val="0"/>
      <w:spacing w:line="288" w:lineRule="auto"/>
      <w:textAlignment w:val="center"/>
    </w:pPr>
    <w:rPr>
      <w:rFonts w:ascii="Times" w:hAnsi="Times" w:cs="Times"/>
      <w:color w:val="000000"/>
      <w:lang w:val="en-US"/>
    </w:rPr>
  </w:style>
  <w:style w:type="paragraph" w:customStyle="1" w:styleId="Contents">
    <w:name w:val="Contents"/>
    <w:basedOn w:val="Normal"/>
    <w:uiPriority w:val="99"/>
    <w:rsid w:val="00D128FE"/>
    <w:pPr>
      <w:suppressAutoHyphens/>
      <w:autoSpaceDE w:val="0"/>
      <w:autoSpaceDN w:val="0"/>
      <w:adjustRightInd w:val="0"/>
      <w:spacing w:before="170" w:line="240" w:lineRule="atLeast"/>
      <w:ind w:left="540" w:hanging="540"/>
      <w:textAlignment w:val="center"/>
    </w:pPr>
    <w:rPr>
      <w:rFonts w:ascii="Avenir Light" w:hAnsi="Avenir Light" w:cs="Avenir Light"/>
      <w:color w:val="000000"/>
      <w:spacing w:val="4"/>
      <w:sz w:val="19"/>
      <w:szCs w:val="19"/>
      <w:lang w:val="en-US"/>
    </w:rPr>
  </w:style>
  <w:style w:type="paragraph" w:customStyle="1" w:styleId="Link-BodyTextTabs">
    <w:name w:val="Link - Body Text (Tabs)"/>
    <w:basedOn w:val="Link-BodyText"/>
    <w:qFormat/>
    <w:rsid w:val="00D128FE"/>
    <w:pPr>
      <w:ind w:left="567" w:hanging="567"/>
    </w:pPr>
  </w:style>
  <w:style w:type="paragraph" w:customStyle="1" w:styleId="BodyNEW">
    <w:name w:val="Body NEW"/>
    <w:basedOn w:val="NoParagraphStyle"/>
    <w:uiPriority w:val="99"/>
    <w:rsid w:val="00D128FE"/>
    <w:pPr>
      <w:tabs>
        <w:tab w:val="left" w:pos="320"/>
      </w:tabs>
      <w:suppressAutoHyphens/>
      <w:spacing w:line="240" w:lineRule="atLeast"/>
    </w:pPr>
    <w:rPr>
      <w:rFonts w:ascii="Avenir Light" w:hAnsi="Avenir Light" w:cs="Avenir Light"/>
      <w:spacing w:val="5"/>
      <w:sz w:val="18"/>
      <w:szCs w:val="18"/>
    </w:rPr>
  </w:style>
  <w:style w:type="paragraph" w:customStyle="1" w:styleId="Intro3linedropcap">
    <w:name w:val="Intro 3 line drop cap"/>
    <w:basedOn w:val="Normal"/>
    <w:uiPriority w:val="99"/>
    <w:rsid w:val="00D128FE"/>
    <w:pPr>
      <w:tabs>
        <w:tab w:val="left" w:pos="283"/>
      </w:tabs>
      <w:suppressAutoHyphens/>
      <w:autoSpaceDE w:val="0"/>
      <w:autoSpaceDN w:val="0"/>
      <w:adjustRightInd w:val="0"/>
      <w:spacing w:before="227" w:after="57" w:line="300" w:lineRule="atLeast"/>
      <w:textAlignment w:val="center"/>
    </w:pPr>
    <w:rPr>
      <w:rFonts w:ascii="Avenir Next Demi Bold" w:hAnsi="Avenir Next Demi Bold" w:cs="Avenir Next Demi Bold"/>
      <w:b/>
      <w:bCs/>
      <w:color w:val="000000"/>
      <w:spacing w:val="6"/>
      <w:sz w:val="20"/>
      <w:szCs w:val="20"/>
      <w:lang w:val="en-US"/>
    </w:rPr>
  </w:style>
  <w:style w:type="character" w:styleId="Hyperlink">
    <w:name w:val="Hyperlink"/>
    <w:basedOn w:val="DefaultParagraphFont"/>
    <w:uiPriority w:val="99"/>
    <w:unhideWhenUsed/>
    <w:rsid w:val="002A7C11"/>
    <w:rPr>
      <w:color w:val="0563C1" w:themeColor="hyperlink"/>
      <w:u w:val="single"/>
    </w:rPr>
  </w:style>
  <w:style w:type="character" w:customStyle="1" w:styleId="UnresolvedMention1">
    <w:name w:val="Unresolved Mention1"/>
    <w:basedOn w:val="DefaultParagraphFont"/>
    <w:uiPriority w:val="99"/>
    <w:rsid w:val="002A7C11"/>
    <w:rPr>
      <w:color w:val="605E5C"/>
      <w:shd w:val="clear" w:color="auto" w:fill="E1DFDD"/>
    </w:rPr>
  </w:style>
  <w:style w:type="paragraph" w:customStyle="1" w:styleId="IntroNOGRID">
    <w:name w:val="Intro NO GRID"/>
    <w:basedOn w:val="Normal"/>
    <w:uiPriority w:val="99"/>
    <w:rsid w:val="002A7C11"/>
    <w:pPr>
      <w:tabs>
        <w:tab w:val="left" w:pos="283"/>
      </w:tabs>
      <w:suppressAutoHyphens/>
      <w:autoSpaceDE w:val="0"/>
      <w:autoSpaceDN w:val="0"/>
      <w:adjustRightInd w:val="0"/>
      <w:spacing w:before="227" w:after="57" w:line="300" w:lineRule="atLeast"/>
      <w:textAlignment w:val="center"/>
    </w:pPr>
    <w:rPr>
      <w:rFonts w:ascii="Avenir Next Demi Bold" w:hAnsi="Avenir Next Demi Bold" w:cs="Avenir Next Demi Bold"/>
      <w:b/>
      <w:bCs/>
      <w:color w:val="000000"/>
      <w:spacing w:val="6"/>
      <w:sz w:val="20"/>
      <w:szCs w:val="20"/>
      <w:lang w:val="en-US"/>
    </w:rPr>
  </w:style>
  <w:style w:type="paragraph" w:customStyle="1" w:styleId="Intro">
    <w:name w:val="Intro"/>
    <w:basedOn w:val="Normal"/>
    <w:uiPriority w:val="99"/>
    <w:rsid w:val="00BA23D9"/>
    <w:pPr>
      <w:tabs>
        <w:tab w:val="left" w:pos="283"/>
      </w:tabs>
      <w:suppressAutoHyphens/>
      <w:autoSpaceDE w:val="0"/>
      <w:autoSpaceDN w:val="0"/>
      <w:adjustRightInd w:val="0"/>
      <w:spacing w:before="227" w:after="57" w:line="300" w:lineRule="atLeast"/>
      <w:textAlignment w:val="center"/>
    </w:pPr>
    <w:rPr>
      <w:rFonts w:ascii="Avenir Next Demi Bold" w:hAnsi="Avenir Next Demi Bold" w:cs="Avenir Next Demi Bold"/>
      <w:b/>
      <w:bCs/>
      <w:color w:val="000000"/>
      <w:spacing w:val="6"/>
      <w:sz w:val="20"/>
      <w:szCs w:val="20"/>
      <w:lang w:val="en-US"/>
    </w:rPr>
  </w:style>
  <w:style w:type="paragraph" w:styleId="BalloonText">
    <w:name w:val="Balloon Text"/>
    <w:basedOn w:val="Normal"/>
    <w:link w:val="BalloonTextChar"/>
    <w:uiPriority w:val="99"/>
    <w:semiHidden/>
    <w:unhideWhenUsed/>
    <w:rsid w:val="0065735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57353"/>
    <w:rPr>
      <w:rFonts w:ascii="Times New Roman" w:hAnsi="Times New Roman" w:cs="Times New Roman"/>
      <w:sz w:val="18"/>
      <w:szCs w:val="18"/>
    </w:rPr>
  </w:style>
  <w:style w:type="paragraph" w:customStyle="1" w:styleId="p1">
    <w:name w:val="p1"/>
    <w:basedOn w:val="Normal"/>
    <w:rsid w:val="00380C1F"/>
    <w:pPr>
      <w:spacing w:line="225" w:lineRule="atLeast"/>
    </w:pPr>
    <w:rPr>
      <w:rFonts w:ascii="Avenir Next" w:hAnsi="Avenir Next" w:cs="Times New Roman"/>
      <w:sz w:val="17"/>
      <w:szCs w:val="17"/>
      <w:lang w:eastAsia="en-GB"/>
    </w:rPr>
  </w:style>
  <w:style w:type="paragraph" w:styleId="NormalWeb">
    <w:name w:val="Normal (Web)"/>
    <w:basedOn w:val="Normal"/>
    <w:uiPriority w:val="99"/>
    <w:unhideWhenUsed/>
    <w:rsid w:val="009C12B6"/>
    <w:pPr>
      <w:spacing w:before="100" w:beforeAutospacing="1" w:after="100" w:afterAutospacing="1"/>
    </w:pPr>
    <w:rPr>
      <w:rFonts w:ascii="Times New Roman" w:eastAsia="Times New Roman" w:hAnsi="Times New Roman" w:cs="Times New Roman"/>
      <w:lang w:val="en-AU" w:eastAsia="en-GB"/>
    </w:rPr>
  </w:style>
  <w:style w:type="character" w:styleId="UnresolvedMention">
    <w:name w:val="Unresolved Mention"/>
    <w:basedOn w:val="DefaultParagraphFont"/>
    <w:uiPriority w:val="99"/>
    <w:rsid w:val="000445B7"/>
    <w:rPr>
      <w:color w:val="605E5C"/>
      <w:shd w:val="clear" w:color="auto" w:fill="E1DFDD"/>
    </w:rPr>
  </w:style>
  <w:style w:type="character" w:styleId="FollowedHyperlink">
    <w:name w:val="FollowedHyperlink"/>
    <w:basedOn w:val="DefaultParagraphFont"/>
    <w:uiPriority w:val="99"/>
    <w:semiHidden/>
    <w:unhideWhenUsed/>
    <w:rsid w:val="000445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803">
      <w:bodyDiv w:val="1"/>
      <w:marLeft w:val="0"/>
      <w:marRight w:val="0"/>
      <w:marTop w:val="0"/>
      <w:marBottom w:val="0"/>
      <w:divBdr>
        <w:top w:val="none" w:sz="0" w:space="0" w:color="auto"/>
        <w:left w:val="none" w:sz="0" w:space="0" w:color="auto"/>
        <w:bottom w:val="none" w:sz="0" w:space="0" w:color="auto"/>
        <w:right w:val="none" w:sz="0" w:space="0" w:color="auto"/>
      </w:divBdr>
    </w:div>
    <w:div w:id="18437066">
      <w:bodyDiv w:val="1"/>
      <w:marLeft w:val="0"/>
      <w:marRight w:val="0"/>
      <w:marTop w:val="0"/>
      <w:marBottom w:val="0"/>
      <w:divBdr>
        <w:top w:val="none" w:sz="0" w:space="0" w:color="auto"/>
        <w:left w:val="none" w:sz="0" w:space="0" w:color="auto"/>
        <w:bottom w:val="none" w:sz="0" w:space="0" w:color="auto"/>
        <w:right w:val="none" w:sz="0" w:space="0" w:color="auto"/>
      </w:divBdr>
    </w:div>
    <w:div w:id="94061561">
      <w:bodyDiv w:val="1"/>
      <w:marLeft w:val="0"/>
      <w:marRight w:val="0"/>
      <w:marTop w:val="0"/>
      <w:marBottom w:val="0"/>
      <w:divBdr>
        <w:top w:val="none" w:sz="0" w:space="0" w:color="auto"/>
        <w:left w:val="none" w:sz="0" w:space="0" w:color="auto"/>
        <w:bottom w:val="none" w:sz="0" w:space="0" w:color="auto"/>
        <w:right w:val="none" w:sz="0" w:space="0" w:color="auto"/>
      </w:divBdr>
    </w:div>
    <w:div w:id="126357090">
      <w:bodyDiv w:val="1"/>
      <w:marLeft w:val="0"/>
      <w:marRight w:val="0"/>
      <w:marTop w:val="0"/>
      <w:marBottom w:val="0"/>
      <w:divBdr>
        <w:top w:val="none" w:sz="0" w:space="0" w:color="auto"/>
        <w:left w:val="none" w:sz="0" w:space="0" w:color="auto"/>
        <w:bottom w:val="none" w:sz="0" w:space="0" w:color="auto"/>
        <w:right w:val="none" w:sz="0" w:space="0" w:color="auto"/>
      </w:divBdr>
    </w:div>
    <w:div w:id="142354637">
      <w:bodyDiv w:val="1"/>
      <w:marLeft w:val="0"/>
      <w:marRight w:val="0"/>
      <w:marTop w:val="0"/>
      <w:marBottom w:val="0"/>
      <w:divBdr>
        <w:top w:val="none" w:sz="0" w:space="0" w:color="auto"/>
        <w:left w:val="none" w:sz="0" w:space="0" w:color="auto"/>
        <w:bottom w:val="none" w:sz="0" w:space="0" w:color="auto"/>
        <w:right w:val="none" w:sz="0" w:space="0" w:color="auto"/>
      </w:divBdr>
    </w:div>
    <w:div w:id="161704294">
      <w:bodyDiv w:val="1"/>
      <w:marLeft w:val="0"/>
      <w:marRight w:val="0"/>
      <w:marTop w:val="0"/>
      <w:marBottom w:val="0"/>
      <w:divBdr>
        <w:top w:val="none" w:sz="0" w:space="0" w:color="auto"/>
        <w:left w:val="none" w:sz="0" w:space="0" w:color="auto"/>
        <w:bottom w:val="none" w:sz="0" w:space="0" w:color="auto"/>
        <w:right w:val="none" w:sz="0" w:space="0" w:color="auto"/>
      </w:divBdr>
    </w:div>
    <w:div w:id="164977318">
      <w:bodyDiv w:val="1"/>
      <w:marLeft w:val="0"/>
      <w:marRight w:val="0"/>
      <w:marTop w:val="0"/>
      <w:marBottom w:val="0"/>
      <w:divBdr>
        <w:top w:val="none" w:sz="0" w:space="0" w:color="auto"/>
        <w:left w:val="none" w:sz="0" w:space="0" w:color="auto"/>
        <w:bottom w:val="none" w:sz="0" w:space="0" w:color="auto"/>
        <w:right w:val="none" w:sz="0" w:space="0" w:color="auto"/>
      </w:divBdr>
    </w:div>
    <w:div w:id="193428430">
      <w:bodyDiv w:val="1"/>
      <w:marLeft w:val="0"/>
      <w:marRight w:val="0"/>
      <w:marTop w:val="0"/>
      <w:marBottom w:val="0"/>
      <w:divBdr>
        <w:top w:val="none" w:sz="0" w:space="0" w:color="auto"/>
        <w:left w:val="none" w:sz="0" w:space="0" w:color="auto"/>
        <w:bottom w:val="none" w:sz="0" w:space="0" w:color="auto"/>
        <w:right w:val="none" w:sz="0" w:space="0" w:color="auto"/>
      </w:divBdr>
    </w:div>
    <w:div w:id="228465407">
      <w:bodyDiv w:val="1"/>
      <w:marLeft w:val="0"/>
      <w:marRight w:val="0"/>
      <w:marTop w:val="0"/>
      <w:marBottom w:val="0"/>
      <w:divBdr>
        <w:top w:val="none" w:sz="0" w:space="0" w:color="auto"/>
        <w:left w:val="none" w:sz="0" w:space="0" w:color="auto"/>
        <w:bottom w:val="none" w:sz="0" w:space="0" w:color="auto"/>
        <w:right w:val="none" w:sz="0" w:space="0" w:color="auto"/>
      </w:divBdr>
    </w:div>
    <w:div w:id="230967621">
      <w:bodyDiv w:val="1"/>
      <w:marLeft w:val="0"/>
      <w:marRight w:val="0"/>
      <w:marTop w:val="0"/>
      <w:marBottom w:val="0"/>
      <w:divBdr>
        <w:top w:val="none" w:sz="0" w:space="0" w:color="auto"/>
        <w:left w:val="none" w:sz="0" w:space="0" w:color="auto"/>
        <w:bottom w:val="none" w:sz="0" w:space="0" w:color="auto"/>
        <w:right w:val="none" w:sz="0" w:space="0" w:color="auto"/>
      </w:divBdr>
    </w:div>
    <w:div w:id="241570513">
      <w:bodyDiv w:val="1"/>
      <w:marLeft w:val="0"/>
      <w:marRight w:val="0"/>
      <w:marTop w:val="0"/>
      <w:marBottom w:val="0"/>
      <w:divBdr>
        <w:top w:val="none" w:sz="0" w:space="0" w:color="auto"/>
        <w:left w:val="none" w:sz="0" w:space="0" w:color="auto"/>
        <w:bottom w:val="none" w:sz="0" w:space="0" w:color="auto"/>
        <w:right w:val="none" w:sz="0" w:space="0" w:color="auto"/>
      </w:divBdr>
    </w:div>
    <w:div w:id="252780508">
      <w:bodyDiv w:val="1"/>
      <w:marLeft w:val="0"/>
      <w:marRight w:val="0"/>
      <w:marTop w:val="0"/>
      <w:marBottom w:val="0"/>
      <w:divBdr>
        <w:top w:val="none" w:sz="0" w:space="0" w:color="auto"/>
        <w:left w:val="none" w:sz="0" w:space="0" w:color="auto"/>
        <w:bottom w:val="none" w:sz="0" w:space="0" w:color="auto"/>
        <w:right w:val="none" w:sz="0" w:space="0" w:color="auto"/>
      </w:divBdr>
    </w:div>
    <w:div w:id="253318336">
      <w:bodyDiv w:val="1"/>
      <w:marLeft w:val="0"/>
      <w:marRight w:val="0"/>
      <w:marTop w:val="0"/>
      <w:marBottom w:val="0"/>
      <w:divBdr>
        <w:top w:val="none" w:sz="0" w:space="0" w:color="auto"/>
        <w:left w:val="none" w:sz="0" w:space="0" w:color="auto"/>
        <w:bottom w:val="none" w:sz="0" w:space="0" w:color="auto"/>
        <w:right w:val="none" w:sz="0" w:space="0" w:color="auto"/>
      </w:divBdr>
    </w:div>
    <w:div w:id="257518261">
      <w:bodyDiv w:val="1"/>
      <w:marLeft w:val="0"/>
      <w:marRight w:val="0"/>
      <w:marTop w:val="0"/>
      <w:marBottom w:val="0"/>
      <w:divBdr>
        <w:top w:val="none" w:sz="0" w:space="0" w:color="auto"/>
        <w:left w:val="none" w:sz="0" w:space="0" w:color="auto"/>
        <w:bottom w:val="none" w:sz="0" w:space="0" w:color="auto"/>
        <w:right w:val="none" w:sz="0" w:space="0" w:color="auto"/>
      </w:divBdr>
    </w:div>
    <w:div w:id="263538939">
      <w:bodyDiv w:val="1"/>
      <w:marLeft w:val="0"/>
      <w:marRight w:val="0"/>
      <w:marTop w:val="0"/>
      <w:marBottom w:val="0"/>
      <w:divBdr>
        <w:top w:val="none" w:sz="0" w:space="0" w:color="auto"/>
        <w:left w:val="none" w:sz="0" w:space="0" w:color="auto"/>
        <w:bottom w:val="none" w:sz="0" w:space="0" w:color="auto"/>
        <w:right w:val="none" w:sz="0" w:space="0" w:color="auto"/>
      </w:divBdr>
    </w:div>
    <w:div w:id="268895202">
      <w:bodyDiv w:val="1"/>
      <w:marLeft w:val="0"/>
      <w:marRight w:val="0"/>
      <w:marTop w:val="0"/>
      <w:marBottom w:val="0"/>
      <w:divBdr>
        <w:top w:val="none" w:sz="0" w:space="0" w:color="auto"/>
        <w:left w:val="none" w:sz="0" w:space="0" w:color="auto"/>
        <w:bottom w:val="none" w:sz="0" w:space="0" w:color="auto"/>
        <w:right w:val="none" w:sz="0" w:space="0" w:color="auto"/>
      </w:divBdr>
    </w:div>
    <w:div w:id="274679775">
      <w:bodyDiv w:val="1"/>
      <w:marLeft w:val="0"/>
      <w:marRight w:val="0"/>
      <w:marTop w:val="0"/>
      <w:marBottom w:val="0"/>
      <w:divBdr>
        <w:top w:val="none" w:sz="0" w:space="0" w:color="auto"/>
        <w:left w:val="none" w:sz="0" w:space="0" w:color="auto"/>
        <w:bottom w:val="none" w:sz="0" w:space="0" w:color="auto"/>
        <w:right w:val="none" w:sz="0" w:space="0" w:color="auto"/>
      </w:divBdr>
    </w:div>
    <w:div w:id="295792425">
      <w:bodyDiv w:val="1"/>
      <w:marLeft w:val="0"/>
      <w:marRight w:val="0"/>
      <w:marTop w:val="0"/>
      <w:marBottom w:val="0"/>
      <w:divBdr>
        <w:top w:val="none" w:sz="0" w:space="0" w:color="auto"/>
        <w:left w:val="none" w:sz="0" w:space="0" w:color="auto"/>
        <w:bottom w:val="none" w:sz="0" w:space="0" w:color="auto"/>
        <w:right w:val="none" w:sz="0" w:space="0" w:color="auto"/>
      </w:divBdr>
    </w:div>
    <w:div w:id="312952581">
      <w:bodyDiv w:val="1"/>
      <w:marLeft w:val="0"/>
      <w:marRight w:val="0"/>
      <w:marTop w:val="0"/>
      <w:marBottom w:val="0"/>
      <w:divBdr>
        <w:top w:val="none" w:sz="0" w:space="0" w:color="auto"/>
        <w:left w:val="none" w:sz="0" w:space="0" w:color="auto"/>
        <w:bottom w:val="none" w:sz="0" w:space="0" w:color="auto"/>
        <w:right w:val="none" w:sz="0" w:space="0" w:color="auto"/>
      </w:divBdr>
    </w:div>
    <w:div w:id="349797012">
      <w:bodyDiv w:val="1"/>
      <w:marLeft w:val="0"/>
      <w:marRight w:val="0"/>
      <w:marTop w:val="0"/>
      <w:marBottom w:val="0"/>
      <w:divBdr>
        <w:top w:val="none" w:sz="0" w:space="0" w:color="auto"/>
        <w:left w:val="none" w:sz="0" w:space="0" w:color="auto"/>
        <w:bottom w:val="none" w:sz="0" w:space="0" w:color="auto"/>
        <w:right w:val="none" w:sz="0" w:space="0" w:color="auto"/>
      </w:divBdr>
    </w:div>
    <w:div w:id="365297717">
      <w:bodyDiv w:val="1"/>
      <w:marLeft w:val="0"/>
      <w:marRight w:val="0"/>
      <w:marTop w:val="0"/>
      <w:marBottom w:val="0"/>
      <w:divBdr>
        <w:top w:val="none" w:sz="0" w:space="0" w:color="auto"/>
        <w:left w:val="none" w:sz="0" w:space="0" w:color="auto"/>
        <w:bottom w:val="none" w:sz="0" w:space="0" w:color="auto"/>
        <w:right w:val="none" w:sz="0" w:space="0" w:color="auto"/>
      </w:divBdr>
    </w:div>
    <w:div w:id="371272951">
      <w:bodyDiv w:val="1"/>
      <w:marLeft w:val="0"/>
      <w:marRight w:val="0"/>
      <w:marTop w:val="0"/>
      <w:marBottom w:val="0"/>
      <w:divBdr>
        <w:top w:val="none" w:sz="0" w:space="0" w:color="auto"/>
        <w:left w:val="none" w:sz="0" w:space="0" w:color="auto"/>
        <w:bottom w:val="none" w:sz="0" w:space="0" w:color="auto"/>
        <w:right w:val="none" w:sz="0" w:space="0" w:color="auto"/>
      </w:divBdr>
    </w:div>
    <w:div w:id="398721548">
      <w:bodyDiv w:val="1"/>
      <w:marLeft w:val="0"/>
      <w:marRight w:val="0"/>
      <w:marTop w:val="0"/>
      <w:marBottom w:val="0"/>
      <w:divBdr>
        <w:top w:val="none" w:sz="0" w:space="0" w:color="auto"/>
        <w:left w:val="none" w:sz="0" w:space="0" w:color="auto"/>
        <w:bottom w:val="none" w:sz="0" w:space="0" w:color="auto"/>
        <w:right w:val="none" w:sz="0" w:space="0" w:color="auto"/>
      </w:divBdr>
    </w:div>
    <w:div w:id="410977811">
      <w:bodyDiv w:val="1"/>
      <w:marLeft w:val="0"/>
      <w:marRight w:val="0"/>
      <w:marTop w:val="0"/>
      <w:marBottom w:val="0"/>
      <w:divBdr>
        <w:top w:val="none" w:sz="0" w:space="0" w:color="auto"/>
        <w:left w:val="none" w:sz="0" w:space="0" w:color="auto"/>
        <w:bottom w:val="none" w:sz="0" w:space="0" w:color="auto"/>
        <w:right w:val="none" w:sz="0" w:space="0" w:color="auto"/>
      </w:divBdr>
    </w:div>
    <w:div w:id="411270311">
      <w:bodyDiv w:val="1"/>
      <w:marLeft w:val="0"/>
      <w:marRight w:val="0"/>
      <w:marTop w:val="0"/>
      <w:marBottom w:val="0"/>
      <w:divBdr>
        <w:top w:val="none" w:sz="0" w:space="0" w:color="auto"/>
        <w:left w:val="none" w:sz="0" w:space="0" w:color="auto"/>
        <w:bottom w:val="none" w:sz="0" w:space="0" w:color="auto"/>
        <w:right w:val="none" w:sz="0" w:space="0" w:color="auto"/>
      </w:divBdr>
    </w:div>
    <w:div w:id="431753311">
      <w:bodyDiv w:val="1"/>
      <w:marLeft w:val="0"/>
      <w:marRight w:val="0"/>
      <w:marTop w:val="0"/>
      <w:marBottom w:val="0"/>
      <w:divBdr>
        <w:top w:val="none" w:sz="0" w:space="0" w:color="auto"/>
        <w:left w:val="none" w:sz="0" w:space="0" w:color="auto"/>
        <w:bottom w:val="none" w:sz="0" w:space="0" w:color="auto"/>
        <w:right w:val="none" w:sz="0" w:space="0" w:color="auto"/>
      </w:divBdr>
    </w:div>
    <w:div w:id="448085519">
      <w:bodyDiv w:val="1"/>
      <w:marLeft w:val="0"/>
      <w:marRight w:val="0"/>
      <w:marTop w:val="0"/>
      <w:marBottom w:val="0"/>
      <w:divBdr>
        <w:top w:val="none" w:sz="0" w:space="0" w:color="auto"/>
        <w:left w:val="none" w:sz="0" w:space="0" w:color="auto"/>
        <w:bottom w:val="none" w:sz="0" w:space="0" w:color="auto"/>
        <w:right w:val="none" w:sz="0" w:space="0" w:color="auto"/>
      </w:divBdr>
    </w:div>
    <w:div w:id="452094485">
      <w:bodyDiv w:val="1"/>
      <w:marLeft w:val="0"/>
      <w:marRight w:val="0"/>
      <w:marTop w:val="0"/>
      <w:marBottom w:val="0"/>
      <w:divBdr>
        <w:top w:val="none" w:sz="0" w:space="0" w:color="auto"/>
        <w:left w:val="none" w:sz="0" w:space="0" w:color="auto"/>
        <w:bottom w:val="none" w:sz="0" w:space="0" w:color="auto"/>
        <w:right w:val="none" w:sz="0" w:space="0" w:color="auto"/>
      </w:divBdr>
    </w:div>
    <w:div w:id="453985676">
      <w:bodyDiv w:val="1"/>
      <w:marLeft w:val="0"/>
      <w:marRight w:val="0"/>
      <w:marTop w:val="0"/>
      <w:marBottom w:val="0"/>
      <w:divBdr>
        <w:top w:val="none" w:sz="0" w:space="0" w:color="auto"/>
        <w:left w:val="none" w:sz="0" w:space="0" w:color="auto"/>
        <w:bottom w:val="none" w:sz="0" w:space="0" w:color="auto"/>
        <w:right w:val="none" w:sz="0" w:space="0" w:color="auto"/>
      </w:divBdr>
    </w:div>
    <w:div w:id="458569201">
      <w:bodyDiv w:val="1"/>
      <w:marLeft w:val="0"/>
      <w:marRight w:val="0"/>
      <w:marTop w:val="0"/>
      <w:marBottom w:val="0"/>
      <w:divBdr>
        <w:top w:val="none" w:sz="0" w:space="0" w:color="auto"/>
        <w:left w:val="none" w:sz="0" w:space="0" w:color="auto"/>
        <w:bottom w:val="none" w:sz="0" w:space="0" w:color="auto"/>
        <w:right w:val="none" w:sz="0" w:space="0" w:color="auto"/>
      </w:divBdr>
    </w:div>
    <w:div w:id="499546569">
      <w:bodyDiv w:val="1"/>
      <w:marLeft w:val="0"/>
      <w:marRight w:val="0"/>
      <w:marTop w:val="0"/>
      <w:marBottom w:val="0"/>
      <w:divBdr>
        <w:top w:val="none" w:sz="0" w:space="0" w:color="auto"/>
        <w:left w:val="none" w:sz="0" w:space="0" w:color="auto"/>
        <w:bottom w:val="none" w:sz="0" w:space="0" w:color="auto"/>
        <w:right w:val="none" w:sz="0" w:space="0" w:color="auto"/>
      </w:divBdr>
    </w:div>
    <w:div w:id="522983789">
      <w:bodyDiv w:val="1"/>
      <w:marLeft w:val="0"/>
      <w:marRight w:val="0"/>
      <w:marTop w:val="0"/>
      <w:marBottom w:val="0"/>
      <w:divBdr>
        <w:top w:val="none" w:sz="0" w:space="0" w:color="auto"/>
        <w:left w:val="none" w:sz="0" w:space="0" w:color="auto"/>
        <w:bottom w:val="none" w:sz="0" w:space="0" w:color="auto"/>
        <w:right w:val="none" w:sz="0" w:space="0" w:color="auto"/>
      </w:divBdr>
    </w:div>
    <w:div w:id="530149830">
      <w:bodyDiv w:val="1"/>
      <w:marLeft w:val="0"/>
      <w:marRight w:val="0"/>
      <w:marTop w:val="0"/>
      <w:marBottom w:val="0"/>
      <w:divBdr>
        <w:top w:val="none" w:sz="0" w:space="0" w:color="auto"/>
        <w:left w:val="none" w:sz="0" w:space="0" w:color="auto"/>
        <w:bottom w:val="none" w:sz="0" w:space="0" w:color="auto"/>
        <w:right w:val="none" w:sz="0" w:space="0" w:color="auto"/>
      </w:divBdr>
    </w:div>
    <w:div w:id="533273669">
      <w:bodyDiv w:val="1"/>
      <w:marLeft w:val="0"/>
      <w:marRight w:val="0"/>
      <w:marTop w:val="0"/>
      <w:marBottom w:val="0"/>
      <w:divBdr>
        <w:top w:val="none" w:sz="0" w:space="0" w:color="auto"/>
        <w:left w:val="none" w:sz="0" w:space="0" w:color="auto"/>
        <w:bottom w:val="none" w:sz="0" w:space="0" w:color="auto"/>
        <w:right w:val="none" w:sz="0" w:space="0" w:color="auto"/>
      </w:divBdr>
    </w:div>
    <w:div w:id="534660865">
      <w:bodyDiv w:val="1"/>
      <w:marLeft w:val="0"/>
      <w:marRight w:val="0"/>
      <w:marTop w:val="0"/>
      <w:marBottom w:val="0"/>
      <w:divBdr>
        <w:top w:val="none" w:sz="0" w:space="0" w:color="auto"/>
        <w:left w:val="none" w:sz="0" w:space="0" w:color="auto"/>
        <w:bottom w:val="none" w:sz="0" w:space="0" w:color="auto"/>
        <w:right w:val="none" w:sz="0" w:space="0" w:color="auto"/>
      </w:divBdr>
    </w:div>
    <w:div w:id="566771291">
      <w:bodyDiv w:val="1"/>
      <w:marLeft w:val="0"/>
      <w:marRight w:val="0"/>
      <w:marTop w:val="0"/>
      <w:marBottom w:val="0"/>
      <w:divBdr>
        <w:top w:val="none" w:sz="0" w:space="0" w:color="auto"/>
        <w:left w:val="none" w:sz="0" w:space="0" w:color="auto"/>
        <w:bottom w:val="none" w:sz="0" w:space="0" w:color="auto"/>
        <w:right w:val="none" w:sz="0" w:space="0" w:color="auto"/>
      </w:divBdr>
    </w:div>
    <w:div w:id="572466550">
      <w:bodyDiv w:val="1"/>
      <w:marLeft w:val="0"/>
      <w:marRight w:val="0"/>
      <w:marTop w:val="0"/>
      <w:marBottom w:val="0"/>
      <w:divBdr>
        <w:top w:val="none" w:sz="0" w:space="0" w:color="auto"/>
        <w:left w:val="none" w:sz="0" w:space="0" w:color="auto"/>
        <w:bottom w:val="none" w:sz="0" w:space="0" w:color="auto"/>
        <w:right w:val="none" w:sz="0" w:space="0" w:color="auto"/>
      </w:divBdr>
    </w:div>
    <w:div w:id="576794238">
      <w:bodyDiv w:val="1"/>
      <w:marLeft w:val="0"/>
      <w:marRight w:val="0"/>
      <w:marTop w:val="0"/>
      <w:marBottom w:val="0"/>
      <w:divBdr>
        <w:top w:val="none" w:sz="0" w:space="0" w:color="auto"/>
        <w:left w:val="none" w:sz="0" w:space="0" w:color="auto"/>
        <w:bottom w:val="none" w:sz="0" w:space="0" w:color="auto"/>
        <w:right w:val="none" w:sz="0" w:space="0" w:color="auto"/>
      </w:divBdr>
    </w:div>
    <w:div w:id="610940356">
      <w:bodyDiv w:val="1"/>
      <w:marLeft w:val="0"/>
      <w:marRight w:val="0"/>
      <w:marTop w:val="0"/>
      <w:marBottom w:val="0"/>
      <w:divBdr>
        <w:top w:val="none" w:sz="0" w:space="0" w:color="auto"/>
        <w:left w:val="none" w:sz="0" w:space="0" w:color="auto"/>
        <w:bottom w:val="none" w:sz="0" w:space="0" w:color="auto"/>
        <w:right w:val="none" w:sz="0" w:space="0" w:color="auto"/>
      </w:divBdr>
    </w:div>
    <w:div w:id="640960333">
      <w:bodyDiv w:val="1"/>
      <w:marLeft w:val="0"/>
      <w:marRight w:val="0"/>
      <w:marTop w:val="0"/>
      <w:marBottom w:val="0"/>
      <w:divBdr>
        <w:top w:val="none" w:sz="0" w:space="0" w:color="auto"/>
        <w:left w:val="none" w:sz="0" w:space="0" w:color="auto"/>
        <w:bottom w:val="none" w:sz="0" w:space="0" w:color="auto"/>
        <w:right w:val="none" w:sz="0" w:space="0" w:color="auto"/>
      </w:divBdr>
    </w:div>
    <w:div w:id="732433393">
      <w:bodyDiv w:val="1"/>
      <w:marLeft w:val="0"/>
      <w:marRight w:val="0"/>
      <w:marTop w:val="0"/>
      <w:marBottom w:val="0"/>
      <w:divBdr>
        <w:top w:val="none" w:sz="0" w:space="0" w:color="auto"/>
        <w:left w:val="none" w:sz="0" w:space="0" w:color="auto"/>
        <w:bottom w:val="none" w:sz="0" w:space="0" w:color="auto"/>
        <w:right w:val="none" w:sz="0" w:space="0" w:color="auto"/>
      </w:divBdr>
    </w:div>
    <w:div w:id="743642295">
      <w:bodyDiv w:val="1"/>
      <w:marLeft w:val="0"/>
      <w:marRight w:val="0"/>
      <w:marTop w:val="0"/>
      <w:marBottom w:val="0"/>
      <w:divBdr>
        <w:top w:val="none" w:sz="0" w:space="0" w:color="auto"/>
        <w:left w:val="none" w:sz="0" w:space="0" w:color="auto"/>
        <w:bottom w:val="none" w:sz="0" w:space="0" w:color="auto"/>
        <w:right w:val="none" w:sz="0" w:space="0" w:color="auto"/>
      </w:divBdr>
    </w:div>
    <w:div w:id="773477329">
      <w:bodyDiv w:val="1"/>
      <w:marLeft w:val="0"/>
      <w:marRight w:val="0"/>
      <w:marTop w:val="0"/>
      <w:marBottom w:val="0"/>
      <w:divBdr>
        <w:top w:val="none" w:sz="0" w:space="0" w:color="auto"/>
        <w:left w:val="none" w:sz="0" w:space="0" w:color="auto"/>
        <w:bottom w:val="none" w:sz="0" w:space="0" w:color="auto"/>
        <w:right w:val="none" w:sz="0" w:space="0" w:color="auto"/>
      </w:divBdr>
    </w:div>
    <w:div w:id="807551376">
      <w:bodyDiv w:val="1"/>
      <w:marLeft w:val="0"/>
      <w:marRight w:val="0"/>
      <w:marTop w:val="0"/>
      <w:marBottom w:val="0"/>
      <w:divBdr>
        <w:top w:val="none" w:sz="0" w:space="0" w:color="auto"/>
        <w:left w:val="none" w:sz="0" w:space="0" w:color="auto"/>
        <w:bottom w:val="none" w:sz="0" w:space="0" w:color="auto"/>
        <w:right w:val="none" w:sz="0" w:space="0" w:color="auto"/>
      </w:divBdr>
    </w:div>
    <w:div w:id="831600783">
      <w:bodyDiv w:val="1"/>
      <w:marLeft w:val="0"/>
      <w:marRight w:val="0"/>
      <w:marTop w:val="0"/>
      <w:marBottom w:val="0"/>
      <w:divBdr>
        <w:top w:val="none" w:sz="0" w:space="0" w:color="auto"/>
        <w:left w:val="none" w:sz="0" w:space="0" w:color="auto"/>
        <w:bottom w:val="none" w:sz="0" w:space="0" w:color="auto"/>
        <w:right w:val="none" w:sz="0" w:space="0" w:color="auto"/>
      </w:divBdr>
    </w:div>
    <w:div w:id="878669813">
      <w:bodyDiv w:val="1"/>
      <w:marLeft w:val="0"/>
      <w:marRight w:val="0"/>
      <w:marTop w:val="0"/>
      <w:marBottom w:val="0"/>
      <w:divBdr>
        <w:top w:val="none" w:sz="0" w:space="0" w:color="auto"/>
        <w:left w:val="none" w:sz="0" w:space="0" w:color="auto"/>
        <w:bottom w:val="none" w:sz="0" w:space="0" w:color="auto"/>
        <w:right w:val="none" w:sz="0" w:space="0" w:color="auto"/>
      </w:divBdr>
    </w:div>
    <w:div w:id="903682188">
      <w:bodyDiv w:val="1"/>
      <w:marLeft w:val="0"/>
      <w:marRight w:val="0"/>
      <w:marTop w:val="0"/>
      <w:marBottom w:val="0"/>
      <w:divBdr>
        <w:top w:val="none" w:sz="0" w:space="0" w:color="auto"/>
        <w:left w:val="none" w:sz="0" w:space="0" w:color="auto"/>
        <w:bottom w:val="none" w:sz="0" w:space="0" w:color="auto"/>
        <w:right w:val="none" w:sz="0" w:space="0" w:color="auto"/>
      </w:divBdr>
    </w:div>
    <w:div w:id="924194498">
      <w:bodyDiv w:val="1"/>
      <w:marLeft w:val="0"/>
      <w:marRight w:val="0"/>
      <w:marTop w:val="0"/>
      <w:marBottom w:val="0"/>
      <w:divBdr>
        <w:top w:val="none" w:sz="0" w:space="0" w:color="auto"/>
        <w:left w:val="none" w:sz="0" w:space="0" w:color="auto"/>
        <w:bottom w:val="none" w:sz="0" w:space="0" w:color="auto"/>
        <w:right w:val="none" w:sz="0" w:space="0" w:color="auto"/>
      </w:divBdr>
    </w:div>
    <w:div w:id="930696623">
      <w:bodyDiv w:val="1"/>
      <w:marLeft w:val="0"/>
      <w:marRight w:val="0"/>
      <w:marTop w:val="0"/>
      <w:marBottom w:val="0"/>
      <w:divBdr>
        <w:top w:val="none" w:sz="0" w:space="0" w:color="auto"/>
        <w:left w:val="none" w:sz="0" w:space="0" w:color="auto"/>
        <w:bottom w:val="none" w:sz="0" w:space="0" w:color="auto"/>
        <w:right w:val="none" w:sz="0" w:space="0" w:color="auto"/>
      </w:divBdr>
    </w:div>
    <w:div w:id="940650286">
      <w:bodyDiv w:val="1"/>
      <w:marLeft w:val="0"/>
      <w:marRight w:val="0"/>
      <w:marTop w:val="0"/>
      <w:marBottom w:val="0"/>
      <w:divBdr>
        <w:top w:val="none" w:sz="0" w:space="0" w:color="auto"/>
        <w:left w:val="none" w:sz="0" w:space="0" w:color="auto"/>
        <w:bottom w:val="none" w:sz="0" w:space="0" w:color="auto"/>
        <w:right w:val="none" w:sz="0" w:space="0" w:color="auto"/>
      </w:divBdr>
    </w:div>
    <w:div w:id="955910930">
      <w:bodyDiv w:val="1"/>
      <w:marLeft w:val="0"/>
      <w:marRight w:val="0"/>
      <w:marTop w:val="0"/>
      <w:marBottom w:val="0"/>
      <w:divBdr>
        <w:top w:val="none" w:sz="0" w:space="0" w:color="auto"/>
        <w:left w:val="none" w:sz="0" w:space="0" w:color="auto"/>
        <w:bottom w:val="none" w:sz="0" w:space="0" w:color="auto"/>
        <w:right w:val="none" w:sz="0" w:space="0" w:color="auto"/>
      </w:divBdr>
      <w:divsChild>
        <w:div w:id="303317568">
          <w:marLeft w:val="0"/>
          <w:marRight w:val="0"/>
          <w:marTop w:val="0"/>
          <w:marBottom w:val="0"/>
          <w:divBdr>
            <w:top w:val="none" w:sz="0" w:space="0" w:color="auto"/>
            <w:left w:val="none" w:sz="0" w:space="0" w:color="auto"/>
            <w:bottom w:val="none" w:sz="0" w:space="0" w:color="auto"/>
            <w:right w:val="none" w:sz="0" w:space="0" w:color="auto"/>
          </w:divBdr>
          <w:divsChild>
            <w:div w:id="1575697776">
              <w:marLeft w:val="0"/>
              <w:marRight w:val="0"/>
              <w:marTop w:val="0"/>
              <w:marBottom w:val="0"/>
              <w:divBdr>
                <w:top w:val="none" w:sz="0" w:space="0" w:color="auto"/>
                <w:left w:val="none" w:sz="0" w:space="0" w:color="auto"/>
                <w:bottom w:val="none" w:sz="0" w:space="0" w:color="auto"/>
                <w:right w:val="none" w:sz="0" w:space="0" w:color="auto"/>
              </w:divBdr>
              <w:divsChild>
                <w:div w:id="1198851959">
                  <w:marLeft w:val="0"/>
                  <w:marRight w:val="0"/>
                  <w:marTop w:val="0"/>
                  <w:marBottom w:val="0"/>
                  <w:divBdr>
                    <w:top w:val="none" w:sz="0" w:space="0" w:color="auto"/>
                    <w:left w:val="none" w:sz="0" w:space="0" w:color="auto"/>
                    <w:bottom w:val="none" w:sz="0" w:space="0" w:color="auto"/>
                    <w:right w:val="none" w:sz="0" w:space="0" w:color="auto"/>
                  </w:divBdr>
                  <w:divsChild>
                    <w:div w:id="53701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292960">
      <w:bodyDiv w:val="1"/>
      <w:marLeft w:val="0"/>
      <w:marRight w:val="0"/>
      <w:marTop w:val="0"/>
      <w:marBottom w:val="0"/>
      <w:divBdr>
        <w:top w:val="none" w:sz="0" w:space="0" w:color="auto"/>
        <w:left w:val="none" w:sz="0" w:space="0" w:color="auto"/>
        <w:bottom w:val="none" w:sz="0" w:space="0" w:color="auto"/>
        <w:right w:val="none" w:sz="0" w:space="0" w:color="auto"/>
      </w:divBdr>
    </w:div>
    <w:div w:id="1046873424">
      <w:bodyDiv w:val="1"/>
      <w:marLeft w:val="0"/>
      <w:marRight w:val="0"/>
      <w:marTop w:val="0"/>
      <w:marBottom w:val="0"/>
      <w:divBdr>
        <w:top w:val="none" w:sz="0" w:space="0" w:color="auto"/>
        <w:left w:val="none" w:sz="0" w:space="0" w:color="auto"/>
        <w:bottom w:val="none" w:sz="0" w:space="0" w:color="auto"/>
        <w:right w:val="none" w:sz="0" w:space="0" w:color="auto"/>
      </w:divBdr>
    </w:div>
    <w:div w:id="1081415337">
      <w:bodyDiv w:val="1"/>
      <w:marLeft w:val="0"/>
      <w:marRight w:val="0"/>
      <w:marTop w:val="0"/>
      <w:marBottom w:val="0"/>
      <w:divBdr>
        <w:top w:val="none" w:sz="0" w:space="0" w:color="auto"/>
        <w:left w:val="none" w:sz="0" w:space="0" w:color="auto"/>
        <w:bottom w:val="none" w:sz="0" w:space="0" w:color="auto"/>
        <w:right w:val="none" w:sz="0" w:space="0" w:color="auto"/>
      </w:divBdr>
    </w:div>
    <w:div w:id="1090465817">
      <w:bodyDiv w:val="1"/>
      <w:marLeft w:val="0"/>
      <w:marRight w:val="0"/>
      <w:marTop w:val="0"/>
      <w:marBottom w:val="0"/>
      <w:divBdr>
        <w:top w:val="none" w:sz="0" w:space="0" w:color="auto"/>
        <w:left w:val="none" w:sz="0" w:space="0" w:color="auto"/>
        <w:bottom w:val="none" w:sz="0" w:space="0" w:color="auto"/>
        <w:right w:val="none" w:sz="0" w:space="0" w:color="auto"/>
      </w:divBdr>
    </w:div>
    <w:div w:id="1091857660">
      <w:bodyDiv w:val="1"/>
      <w:marLeft w:val="0"/>
      <w:marRight w:val="0"/>
      <w:marTop w:val="0"/>
      <w:marBottom w:val="0"/>
      <w:divBdr>
        <w:top w:val="none" w:sz="0" w:space="0" w:color="auto"/>
        <w:left w:val="none" w:sz="0" w:space="0" w:color="auto"/>
        <w:bottom w:val="none" w:sz="0" w:space="0" w:color="auto"/>
        <w:right w:val="none" w:sz="0" w:space="0" w:color="auto"/>
      </w:divBdr>
    </w:div>
    <w:div w:id="1109616813">
      <w:bodyDiv w:val="1"/>
      <w:marLeft w:val="0"/>
      <w:marRight w:val="0"/>
      <w:marTop w:val="0"/>
      <w:marBottom w:val="0"/>
      <w:divBdr>
        <w:top w:val="none" w:sz="0" w:space="0" w:color="auto"/>
        <w:left w:val="none" w:sz="0" w:space="0" w:color="auto"/>
        <w:bottom w:val="none" w:sz="0" w:space="0" w:color="auto"/>
        <w:right w:val="none" w:sz="0" w:space="0" w:color="auto"/>
      </w:divBdr>
    </w:div>
    <w:div w:id="1117604525">
      <w:bodyDiv w:val="1"/>
      <w:marLeft w:val="0"/>
      <w:marRight w:val="0"/>
      <w:marTop w:val="0"/>
      <w:marBottom w:val="0"/>
      <w:divBdr>
        <w:top w:val="none" w:sz="0" w:space="0" w:color="auto"/>
        <w:left w:val="none" w:sz="0" w:space="0" w:color="auto"/>
        <w:bottom w:val="none" w:sz="0" w:space="0" w:color="auto"/>
        <w:right w:val="none" w:sz="0" w:space="0" w:color="auto"/>
      </w:divBdr>
    </w:div>
    <w:div w:id="1172404675">
      <w:bodyDiv w:val="1"/>
      <w:marLeft w:val="0"/>
      <w:marRight w:val="0"/>
      <w:marTop w:val="0"/>
      <w:marBottom w:val="0"/>
      <w:divBdr>
        <w:top w:val="none" w:sz="0" w:space="0" w:color="auto"/>
        <w:left w:val="none" w:sz="0" w:space="0" w:color="auto"/>
        <w:bottom w:val="none" w:sz="0" w:space="0" w:color="auto"/>
        <w:right w:val="none" w:sz="0" w:space="0" w:color="auto"/>
      </w:divBdr>
    </w:div>
    <w:div w:id="1198930607">
      <w:bodyDiv w:val="1"/>
      <w:marLeft w:val="0"/>
      <w:marRight w:val="0"/>
      <w:marTop w:val="0"/>
      <w:marBottom w:val="0"/>
      <w:divBdr>
        <w:top w:val="none" w:sz="0" w:space="0" w:color="auto"/>
        <w:left w:val="none" w:sz="0" w:space="0" w:color="auto"/>
        <w:bottom w:val="none" w:sz="0" w:space="0" w:color="auto"/>
        <w:right w:val="none" w:sz="0" w:space="0" w:color="auto"/>
      </w:divBdr>
    </w:div>
    <w:div w:id="1216509926">
      <w:bodyDiv w:val="1"/>
      <w:marLeft w:val="0"/>
      <w:marRight w:val="0"/>
      <w:marTop w:val="0"/>
      <w:marBottom w:val="0"/>
      <w:divBdr>
        <w:top w:val="none" w:sz="0" w:space="0" w:color="auto"/>
        <w:left w:val="none" w:sz="0" w:space="0" w:color="auto"/>
        <w:bottom w:val="none" w:sz="0" w:space="0" w:color="auto"/>
        <w:right w:val="none" w:sz="0" w:space="0" w:color="auto"/>
      </w:divBdr>
    </w:div>
    <w:div w:id="1265110152">
      <w:bodyDiv w:val="1"/>
      <w:marLeft w:val="0"/>
      <w:marRight w:val="0"/>
      <w:marTop w:val="0"/>
      <w:marBottom w:val="0"/>
      <w:divBdr>
        <w:top w:val="none" w:sz="0" w:space="0" w:color="auto"/>
        <w:left w:val="none" w:sz="0" w:space="0" w:color="auto"/>
        <w:bottom w:val="none" w:sz="0" w:space="0" w:color="auto"/>
        <w:right w:val="none" w:sz="0" w:space="0" w:color="auto"/>
      </w:divBdr>
    </w:div>
    <w:div w:id="1282953973">
      <w:bodyDiv w:val="1"/>
      <w:marLeft w:val="0"/>
      <w:marRight w:val="0"/>
      <w:marTop w:val="0"/>
      <w:marBottom w:val="0"/>
      <w:divBdr>
        <w:top w:val="none" w:sz="0" w:space="0" w:color="auto"/>
        <w:left w:val="none" w:sz="0" w:space="0" w:color="auto"/>
        <w:bottom w:val="none" w:sz="0" w:space="0" w:color="auto"/>
        <w:right w:val="none" w:sz="0" w:space="0" w:color="auto"/>
      </w:divBdr>
    </w:div>
    <w:div w:id="1305963025">
      <w:bodyDiv w:val="1"/>
      <w:marLeft w:val="0"/>
      <w:marRight w:val="0"/>
      <w:marTop w:val="0"/>
      <w:marBottom w:val="0"/>
      <w:divBdr>
        <w:top w:val="none" w:sz="0" w:space="0" w:color="auto"/>
        <w:left w:val="none" w:sz="0" w:space="0" w:color="auto"/>
        <w:bottom w:val="none" w:sz="0" w:space="0" w:color="auto"/>
        <w:right w:val="none" w:sz="0" w:space="0" w:color="auto"/>
      </w:divBdr>
    </w:div>
    <w:div w:id="1312061040">
      <w:bodyDiv w:val="1"/>
      <w:marLeft w:val="0"/>
      <w:marRight w:val="0"/>
      <w:marTop w:val="0"/>
      <w:marBottom w:val="0"/>
      <w:divBdr>
        <w:top w:val="none" w:sz="0" w:space="0" w:color="auto"/>
        <w:left w:val="none" w:sz="0" w:space="0" w:color="auto"/>
        <w:bottom w:val="none" w:sz="0" w:space="0" w:color="auto"/>
        <w:right w:val="none" w:sz="0" w:space="0" w:color="auto"/>
      </w:divBdr>
    </w:div>
    <w:div w:id="1384476572">
      <w:bodyDiv w:val="1"/>
      <w:marLeft w:val="0"/>
      <w:marRight w:val="0"/>
      <w:marTop w:val="0"/>
      <w:marBottom w:val="0"/>
      <w:divBdr>
        <w:top w:val="none" w:sz="0" w:space="0" w:color="auto"/>
        <w:left w:val="none" w:sz="0" w:space="0" w:color="auto"/>
        <w:bottom w:val="none" w:sz="0" w:space="0" w:color="auto"/>
        <w:right w:val="none" w:sz="0" w:space="0" w:color="auto"/>
      </w:divBdr>
    </w:div>
    <w:div w:id="1392924273">
      <w:bodyDiv w:val="1"/>
      <w:marLeft w:val="0"/>
      <w:marRight w:val="0"/>
      <w:marTop w:val="0"/>
      <w:marBottom w:val="0"/>
      <w:divBdr>
        <w:top w:val="none" w:sz="0" w:space="0" w:color="auto"/>
        <w:left w:val="none" w:sz="0" w:space="0" w:color="auto"/>
        <w:bottom w:val="none" w:sz="0" w:space="0" w:color="auto"/>
        <w:right w:val="none" w:sz="0" w:space="0" w:color="auto"/>
      </w:divBdr>
    </w:div>
    <w:div w:id="1403673272">
      <w:bodyDiv w:val="1"/>
      <w:marLeft w:val="0"/>
      <w:marRight w:val="0"/>
      <w:marTop w:val="0"/>
      <w:marBottom w:val="0"/>
      <w:divBdr>
        <w:top w:val="none" w:sz="0" w:space="0" w:color="auto"/>
        <w:left w:val="none" w:sz="0" w:space="0" w:color="auto"/>
        <w:bottom w:val="none" w:sz="0" w:space="0" w:color="auto"/>
        <w:right w:val="none" w:sz="0" w:space="0" w:color="auto"/>
      </w:divBdr>
    </w:div>
    <w:div w:id="1408377223">
      <w:bodyDiv w:val="1"/>
      <w:marLeft w:val="0"/>
      <w:marRight w:val="0"/>
      <w:marTop w:val="0"/>
      <w:marBottom w:val="0"/>
      <w:divBdr>
        <w:top w:val="none" w:sz="0" w:space="0" w:color="auto"/>
        <w:left w:val="none" w:sz="0" w:space="0" w:color="auto"/>
        <w:bottom w:val="none" w:sz="0" w:space="0" w:color="auto"/>
        <w:right w:val="none" w:sz="0" w:space="0" w:color="auto"/>
      </w:divBdr>
    </w:div>
    <w:div w:id="1464886123">
      <w:bodyDiv w:val="1"/>
      <w:marLeft w:val="0"/>
      <w:marRight w:val="0"/>
      <w:marTop w:val="0"/>
      <w:marBottom w:val="0"/>
      <w:divBdr>
        <w:top w:val="none" w:sz="0" w:space="0" w:color="auto"/>
        <w:left w:val="none" w:sz="0" w:space="0" w:color="auto"/>
        <w:bottom w:val="none" w:sz="0" w:space="0" w:color="auto"/>
        <w:right w:val="none" w:sz="0" w:space="0" w:color="auto"/>
      </w:divBdr>
    </w:div>
    <w:div w:id="1479953491">
      <w:bodyDiv w:val="1"/>
      <w:marLeft w:val="0"/>
      <w:marRight w:val="0"/>
      <w:marTop w:val="0"/>
      <w:marBottom w:val="0"/>
      <w:divBdr>
        <w:top w:val="none" w:sz="0" w:space="0" w:color="auto"/>
        <w:left w:val="none" w:sz="0" w:space="0" w:color="auto"/>
        <w:bottom w:val="none" w:sz="0" w:space="0" w:color="auto"/>
        <w:right w:val="none" w:sz="0" w:space="0" w:color="auto"/>
      </w:divBdr>
    </w:div>
    <w:div w:id="1482043540">
      <w:bodyDiv w:val="1"/>
      <w:marLeft w:val="0"/>
      <w:marRight w:val="0"/>
      <w:marTop w:val="0"/>
      <w:marBottom w:val="0"/>
      <w:divBdr>
        <w:top w:val="none" w:sz="0" w:space="0" w:color="auto"/>
        <w:left w:val="none" w:sz="0" w:space="0" w:color="auto"/>
        <w:bottom w:val="none" w:sz="0" w:space="0" w:color="auto"/>
        <w:right w:val="none" w:sz="0" w:space="0" w:color="auto"/>
      </w:divBdr>
    </w:div>
    <w:div w:id="1488588996">
      <w:bodyDiv w:val="1"/>
      <w:marLeft w:val="0"/>
      <w:marRight w:val="0"/>
      <w:marTop w:val="0"/>
      <w:marBottom w:val="0"/>
      <w:divBdr>
        <w:top w:val="none" w:sz="0" w:space="0" w:color="auto"/>
        <w:left w:val="none" w:sz="0" w:space="0" w:color="auto"/>
        <w:bottom w:val="none" w:sz="0" w:space="0" w:color="auto"/>
        <w:right w:val="none" w:sz="0" w:space="0" w:color="auto"/>
      </w:divBdr>
    </w:div>
    <w:div w:id="1489399331">
      <w:bodyDiv w:val="1"/>
      <w:marLeft w:val="0"/>
      <w:marRight w:val="0"/>
      <w:marTop w:val="0"/>
      <w:marBottom w:val="0"/>
      <w:divBdr>
        <w:top w:val="none" w:sz="0" w:space="0" w:color="auto"/>
        <w:left w:val="none" w:sz="0" w:space="0" w:color="auto"/>
        <w:bottom w:val="none" w:sz="0" w:space="0" w:color="auto"/>
        <w:right w:val="none" w:sz="0" w:space="0" w:color="auto"/>
      </w:divBdr>
    </w:div>
    <w:div w:id="1517504553">
      <w:bodyDiv w:val="1"/>
      <w:marLeft w:val="0"/>
      <w:marRight w:val="0"/>
      <w:marTop w:val="0"/>
      <w:marBottom w:val="0"/>
      <w:divBdr>
        <w:top w:val="none" w:sz="0" w:space="0" w:color="auto"/>
        <w:left w:val="none" w:sz="0" w:space="0" w:color="auto"/>
        <w:bottom w:val="none" w:sz="0" w:space="0" w:color="auto"/>
        <w:right w:val="none" w:sz="0" w:space="0" w:color="auto"/>
      </w:divBdr>
    </w:div>
    <w:div w:id="1538618959">
      <w:bodyDiv w:val="1"/>
      <w:marLeft w:val="0"/>
      <w:marRight w:val="0"/>
      <w:marTop w:val="0"/>
      <w:marBottom w:val="0"/>
      <w:divBdr>
        <w:top w:val="none" w:sz="0" w:space="0" w:color="auto"/>
        <w:left w:val="none" w:sz="0" w:space="0" w:color="auto"/>
        <w:bottom w:val="none" w:sz="0" w:space="0" w:color="auto"/>
        <w:right w:val="none" w:sz="0" w:space="0" w:color="auto"/>
      </w:divBdr>
    </w:div>
    <w:div w:id="1554391340">
      <w:bodyDiv w:val="1"/>
      <w:marLeft w:val="0"/>
      <w:marRight w:val="0"/>
      <w:marTop w:val="0"/>
      <w:marBottom w:val="0"/>
      <w:divBdr>
        <w:top w:val="none" w:sz="0" w:space="0" w:color="auto"/>
        <w:left w:val="none" w:sz="0" w:space="0" w:color="auto"/>
        <w:bottom w:val="none" w:sz="0" w:space="0" w:color="auto"/>
        <w:right w:val="none" w:sz="0" w:space="0" w:color="auto"/>
      </w:divBdr>
    </w:div>
    <w:div w:id="1559241854">
      <w:bodyDiv w:val="1"/>
      <w:marLeft w:val="0"/>
      <w:marRight w:val="0"/>
      <w:marTop w:val="0"/>
      <w:marBottom w:val="0"/>
      <w:divBdr>
        <w:top w:val="none" w:sz="0" w:space="0" w:color="auto"/>
        <w:left w:val="none" w:sz="0" w:space="0" w:color="auto"/>
        <w:bottom w:val="none" w:sz="0" w:space="0" w:color="auto"/>
        <w:right w:val="none" w:sz="0" w:space="0" w:color="auto"/>
      </w:divBdr>
    </w:div>
    <w:div w:id="1577398158">
      <w:bodyDiv w:val="1"/>
      <w:marLeft w:val="0"/>
      <w:marRight w:val="0"/>
      <w:marTop w:val="0"/>
      <w:marBottom w:val="0"/>
      <w:divBdr>
        <w:top w:val="none" w:sz="0" w:space="0" w:color="auto"/>
        <w:left w:val="none" w:sz="0" w:space="0" w:color="auto"/>
        <w:bottom w:val="none" w:sz="0" w:space="0" w:color="auto"/>
        <w:right w:val="none" w:sz="0" w:space="0" w:color="auto"/>
      </w:divBdr>
    </w:div>
    <w:div w:id="1589314235">
      <w:bodyDiv w:val="1"/>
      <w:marLeft w:val="0"/>
      <w:marRight w:val="0"/>
      <w:marTop w:val="0"/>
      <w:marBottom w:val="0"/>
      <w:divBdr>
        <w:top w:val="none" w:sz="0" w:space="0" w:color="auto"/>
        <w:left w:val="none" w:sz="0" w:space="0" w:color="auto"/>
        <w:bottom w:val="none" w:sz="0" w:space="0" w:color="auto"/>
        <w:right w:val="none" w:sz="0" w:space="0" w:color="auto"/>
      </w:divBdr>
      <w:divsChild>
        <w:div w:id="1078551992">
          <w:marLeft w:val="0"/>
          <w:marRight w:val="0"/>
          <w:marTop w:val="0"/>
          <w:marBottom w:val="0"/>
          <w:divBdr>
            <w:top w:val="none" w:sz="0" w:space="0" w:color="auto"/>
            <w:left w:val="none" w:sz="0" w:space="0" w:color="auto"/>
            <w:bottom w:val="none" w:sz="0" w:space="0" w:color="auto"/>
            <w:right w:val="none" w:sz="0" w:space="0" w:color="auto"/>
          </w:divBdr>
          <w:divsChild>
            <w:div w:id="696351597">
              <w:marLeft w:val="0"/>
              <w:marRight w:val="0"/>
              <w:marTop w:val="0"/>
              <w:marBottom w:val="0"/>
              <w:divBdr>
                <w:top w:val="none" w:sz="0" w:space="0" w:color="auto"/>
                <w:left w:val="none" w:sz="0" w:space="0" w:color="auto"/>
                <w:bottom w:val="none" w:sz="0" w:space="0" w:color="auto"/>
                <w:right w:val="none" w:sz="0" w:space="0" w:color="auto"/>
              </w:divBdr>
              <w:divsChild>
                <w:div w:id="1983146279">
                  <w:marLeft w:val="0"/>
                  <w:marRight w:val="0"/>
                  <w:marTop w:val="0"/>
                  <w:marBottom w:val="0"/>
                  <w:divBdr>
                    <w:top w:val="none" w:sz="0" w:space="0" w:color="auto"/>
                    <w:left w:val="none" w:sz="0" w:space="0" w:color="auto"/>
                    <w:bottom w:val="none" w:sz="0" w:space="0" w:color="auto"/>
                    <w:right w:val="none" w:sz="0" w:space="0" w:color="auto"/>
                  </w:divBdr>
                  <w:divsChild>
                    <w:div w:id="150544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606223">
      <w:bodyDiv w:val="1"/>
      <w:marLeft w:val="0"/>
      <w:marRight w:val="0"/>
      <w:marTop w:val="0"/>
      <w:marBottom w:val="0"/>
      <w:divBdr>
        <w:top w:val="none" w:sz="0" w:space="0" w:color="auto"/>
        <w:left w:val="none" w:sz="0" w:space="0" w:color="auto"/>
        <w:bottom w:val="none" w:sz="0" w:space="0" w:color="auto"/>
        <w:right w:val="none" w:sz="0" w:space="0" w:color="auto"/>
      </w:divBdr>
    </w:div>
    <w:div w:id="1607889527">
      <w:bodyDiv w:val="1"/>
      <w:marLeft w:val="0"/>
      <w:marRight w:val="0"/>
      <w:marTop w:val="0"/>
      <w:marBottom w:val="0"/>
      <w:divBdr>
        <w:top w:val="none" w:sz="0" w:space="0" w:color="auto"/>
        <w:left w:val="none" w:sz="0" w:space="0" w:color="auto"/>
        <w:bottom w:val="none" w:sz="0" w:space="0" w:color="auto"/>
        <w:right w:val="none" w:sz="0" w:space="0" w:color="auto"/>
      </w:divBdr>
    </w:div>
    <w:div w:id="1608077410">
      <w:bodyDiv w:val="1"/>
      <w:marLeft w:val="0"/>
      <w:marRight w:val="0"/>
      <w:marTop w:val="0"/>
      <w:marBottom w:val="0"/>
      <w:divBdr>
        <w:top w:val="none" w:sz="0" w:space="0" w:color="auto"/>
        <w:left w:val="none" w:sz="0" w:space="0" w:color="auto"/>
        <w:bottom w:val="none" w:sz="0" w:space="0" w:color="auto"/>
        <w:right w:val="none" w:sz="0" w:space="0" w:color="auto"/>
      </w:divBdr>
    </w:div>
    <w:div w:id="1631781997">
      <w:bodyDiv w:val="1"/>
      <w:marLeft w:val="0"/>
      <w:marRight w:val="0"/>
      <w:marTop w:val="0"/>
      <w:marBottom w:val="0"/>
      <w:divBdr>
        <w:top w:val="none" w:sz="0" w:space="0" w:color="auto"/>
        <w:left w:val="none" w:sz="0" w:space="0" w:color="auto"/>
        <w:bottom w:val="none" w:sz="0" w:space="0" w:color="auto"/>
        <w:right w:val="none" w:sz="0" w:space="0" w:color="auto"/>
      </w:divBdr>
    </w:div>
    <w:div w:id="1670327748">
      <w:bodyDiv w:val="1"/>
      <w:marLeft w:val="0"/>
      <w:marRight w:val="0"/>
      <w:marTop w:val="0"/>
      <w:marBottom w:val="0"/>
      <w:divBdr>
        <w:top w:val="none" w:sz="0" w:space="0" w:color="auto"/>
        <w:left w:val="none" w:sz="0" w:space="0" w:color="auto"/>
        <w:bottom w:val="none" w:sz="0" w:space="0" w:color="auto"/>
        <w:right w:val="none" w:sz="0" w:space="0" w:color="auto"/>
      </w:divBdr>
    </w:div>
    <w:div w:id="1670675857">
      <w:bodyDiv w:val="1"/>
      <w:marLeft w:val="0"/>
      <w:marRight w:val="0"/>
      <w:marTop w:val="0"/>
      <w:marBottom w:val="0"/>
      <w:divBdr>
        <w:top w:val="none" w:sz="0" w:space="0" w:color="auto"/>
        <w:left w:val="none" w:sz="0" w:space="0" w:color="auto"/>
        <w:bottom w:val="none" w:sz="0" w:space="0" w:color="auto"/>
        <w:right w:val="none" w:sz="0" w:space="0" w:color="auto"/>
      </w:divBdr>
    </w:div>
    <w:div w:id="1673952128">
      <w:bodyDiv w:val="1"/>
      <w:marLeft w:val="0"/>
      <w:marRight w:val="0"/>
      <w:marTop w:val="0"/>
      <w:marBottom w:val="0"/>
      <w:divBdr>
        <w:top w:val="none" w:sz="0" w:space="0" w:color="auto"/>
        <w:left w:val="none" w:sz="0" w:space="0" w:color="auto"/>
        <w:bottom w:val="none" w:sz="0" w:space="0" w:color="auto"/>
        <w:right w:val="none" w:sz="0" w:space="0" w:color="auto"/>
      </w:divBdr>
    </w:div>
    <w:div w:id="1693603585">
      <w:bodyDiv w:val="1"/>
      <w:marLeft w:val="0"/>
      <w:marRight w:val="0"/>
      <w:marTop w:val="0"/>
      <w:marBottom w:val="0"/>
      <w:divBdr>
        <w:top w:val="none" w:sz="0" w:space="0" w:color="auto"/>
        <w:left w:val="none" w:sz="0" w:space="0" w:color="auto"/>
        <w:bottom w:val="none" w:sz="0" w:space="0" w:color="auto"/>
        <w:right w:val="none" w:sz="0" w:space="0" w:color="auto"/>
      </w:divBdr>
    </w:div>
    <w:div w:id="1697464403">
      <w:bodyDiv w:val="1"/>
      <w:marLeft w:val="0"/>
      <w:marRight w:val="0"/>
      <w:marTop w:val="0"/>
      <w:marBottom w:val="0"/>
      <w:divBdr>
        <w:top w:val="none" w:sz="0" w:space="0" w:color="auto"/>
        <w:left w:val="none" w:sz="0" w:space="0" w:color="auto"/>
        <w:bottom w:val="none" w:sz="0" w:space="0" w:color="auto"/>
        <w:right w:val="none" w:sz="0" w:space="0" w:color="auto"/>
      </w:divBdr>
    </w:div>
    <w:div w:id="1718895828">
      <w:bodyDiv w:val="1"/>
      <w:marLeft w:val="0"/>
      <w:marRight w:val="0"/>
      <w:marTop w:val="0"/>
      <w:marBottom w:val="0"/>
      <w:divBdr>
        <w:top w:val="none" w:sz="0" w:space="0" w:color="auto"/>
        <w:left w:val="none" w:sz="0" w:space="0" w:color="auto"/>
        <w:bottom w:val="none" w:sz="0" w:space="0" w:color="auto"/>
        <w:right w:val="none" w:sz="0" w:space="0" w:color="auto"/>
      </w:divBdr>
    </w:div>
    <w:div w:id="1777409974">
      <w:bodyDiv w:val="1"/>
      <w:marLeft w:val="0"/>
      <w:marRight w:val="0"/>
      <w:marTop w:val="0"/>
      <w:marBottom w:val="0"/>
      <w:divBdr>
        <w:top w:val="none" w:sz="0" w:space="0" w:color="auto"/>
        <w:left w:val="none" w:sz="0" w:space="0" w:color="auto"/>
        <w:bottom w:val="none" w:sz="0" w:space="0" w:color="auto"/>
        <w:right w:val="none" w:sz="0" w:space="0" w:color="auto"/>
      </w:divBdr>
    </w:div>
    <w:div w:id="1780442329">
      <w:bodyDiv w:val="1"/>
      <w:marLeft w:val="0"/>
      <w:marRight w:val="0"/>
      <w:marTop w:val="0"/>
      <w:marBottom w:val="0"/>
      <w:divBdr>
        <w:top w:val="none" w:sz="0" w:space="0" w:color="auto"/>
        <w:left w:val="none" w:sz="0" w:space="0" w:color="auto"/>
        <w:bottom w:val="none" w:sz="0" w:space="0" w:color="auto"/>
        <w:right w:val="none" w:sz="0" w:space="0" w:color="auto"/>
      </w:divBdr>
    </w:div>
    <w:div w:id="1791783057">
      <w:bodyDiv w:val="1"/>
      <w:marLeft w:val="0"/>
      <w:marRight w:val="0"/>
      <w:marTop w:val="0"/>
      <w:marBottom w:val="0"/>
      <w:divBdr>
        <w:top w:val="none" w:sz="0" w:space="0" w:color="auto"/>
        <w:left w:val="none" w:sz="0" w:space="0" w:color="auto"/>
        <w:bottom w:val="none" w:sz="0" w:space="0" w:color="auto"/>
        <w:right w:val="none" w:sz="0" w:space="0" w:color="auto"/>
      </w:divBdr>
    </w:div>
    <w:div w:id="1816724315">
      <w:bodyDiv w:val="1"/>
      <w:marLeft w:val="0"/>
      <w:marRight w:val="0"/>
      <w:marTop w:val="0"/>
      <w:marBottom w:val="0"/>
      <w:divBdr>
        <w:top w:val="none" w:sz="0" w:space="0" w:color="auto"/>
        <w:left w:val="none" w:sz="0" w:space="0" w:color="auto"/>
        <w:bottom w:val="none" w:sz="0" w:space="0" w:color="auto"/>
        <w:right w:val="none" w:sz="0" w:space="0" w:color="auto"/>
      </w:divBdr>
    </w:div>
    <w:div w:id="1835684657">
      <w:bodyDiv w:val="1"/>
      <w:marLeft w:val="0"/>
      <w:marRight w:val="0"/>
      <w:marTop w:val="0"/>
      <w:marBottom w:val="0"/>
      <w:divBdr>
        <w:top w:val="none" w:sz="0" w:space="0" w:color="auto"/>
        <w:left w:val="none" w:sz="0" w:space="0" w:color="auto"/>
        <w:bottom w:val="none" w:sz="0" w:space="0" w:color="auto"/>
        <w:right w:val="none" w:sz="0" w:space="0" w:color="auto"/>
      </w:divBdr>
    </w:div>
    <w:div w:id="1858695505">
      <w:bodyDiv w:val="1"/>
      <w:marLeft w:val="0"/>
      <w:marRight w:val="0"/>
      <w:marTop w:val="0"/>
      <w:marBottom w:val="0"/>
      <w:divBdr>
        <w:top w:val="none" w:sz="0" w:space="0" w:color="auto"/>
        <w:left w:val="none" w:sz="0" w:space="0" w:color="auto"/>
        <w:bottom w:val="none" w:sz="0" w:space="0" w:color="auto"/>
        <w:right w:val="none" w:sz="0" w:space="0" w:color="auto"/>
      </w:divBdr>
    </w:div>
    <w:div w:id="1859854332">
      <w:bodyDiv w:val="1"/>
      <w:marLeft w:val="0"/>
      <w:marRight w:val="0"/>
      <w:marTop w:val="0"/>
      <w:marBottom w:val="0"/>
      <w:divBdr>
        <w:top w:val="none" w:sz="0" w:space="0" w:color="auto"/>
        <w:left w:val="none" w:sz="0" w:space="0" w:color="auto"/>
        <w:bottom w:val="none" w:sz="0" w:space="0" w:color="auto"/>
        <w:right w:val="none" w:sz="0" w:space="0" w:color="auto"/>
      </w:divBdr>
    </w:div>
    <w:div w:id="1872452084">
      <w:bodyDiv w:val="1"/>
      <w:marLeft w:val="0"/>
      <w:marRight w:val="0"/>
      <w:marTop w:val="0"/>
      <w:marBottom w:val="0"/>
      <w:divBdr>
        <w:top w:val="none" w:sz="0" w:space="0" w:color="auto"/>
        <w:left w:val="none" w:sz="0" w:space="0" w:color="auto"/>
        <w:bottom w:val="none" w:sz="0" w:space="0" w:color="auto"/>
        <w:right w:val="none" w:sz="0" w:space="0" w:color="auto"/>
      </w:divBdr>
    </w:div>
    <w:div w:id="1872955556">
      <w:bodyDiv w:val="1"/>
      <w:marLeft w:val="0"/>
      <w:marRight w:val="0"/>
      <w:marTop w:val="0"/>
      <w:marBottom w:val="0"/>
      <w:divBdr>
        <w:top w:val="none" w:sz="0" w:space="0" w:color="auto"/>
        <w:left w:val="none" w:sz="0" w:space="0" w:color="auto"/>
        <w:bottom w:val="none" w:sz="0" w:space="0" w:color="auto"/>
        <w:right w:val="none" w:sz="0" w:space="0" w:color="auto"/>
      </w:divBdr>
    </w:div>
    <w:div w:id="1909876935">
      <w:bodyDiv w:val="1"/>
      <w:marLeft w:val="0"/>
      <w:marRight w:val="0"/>
      <w:marTop w:val="0"/>
      <w:marBottom w:val="0"/>
      <w:divBdr>
        <w:top w:val="none" w:sz="0" w:space="0" w:color="auto"/>
        <w:left w:val="none" w:sz="0" w:space="0" w:color="auto"/>
        <w:bottom w:val="none" w:sz="0" w:space="0" w:color="auto"/>
        <w:right w:val="none" w:sz="0" w:space="0" w:color="auto"/>
      </w:divBdr>
    </w:div>
    <w:div w:id="1910143116">
      <w:bodyDiv w:val="1"/>
      <w:marLeft w:val="0"/>
      <w:marRight w:val="0"/>
      <w:marTop w:val="0"/>
      <w:marBottom w:val="0"/>
      <w:divBdr>
        <w:top w:val="none" w:sz="0" w:space="0" w:color="auto"/>
        <w:left w:val="none" w:sz="0" w:space="0" w:color="auto"/>
        <w:bottom w:val="none" w:sz="0" w:space="0" w:color="auto"/>
        <w:right w:val="none" w:sz="0" w:space="0" w:color="auto"/>
      </w:divBdr>
    </w:div>
    <w:div w:id="1910723422">
      <w:bodyDiv w:val="1"/>
      <w:marLeft w:val="0"/>
      <w:marRight w:val="0"/>
      <w:marTop w:val="0"/>
      <w:marBottom w:val="0"/>
      <w:divBdr>
        <w:top w:val="none" w:sz="0" w:space="0" w:color="auto"/>
        <w:left w:val="none" w:sz="0" w:space="0" w:color="auto"/>
        <w:bottom w:val="none" w:sz="0" w:space="0" w:color="auto"/>
        <w:right w:val="none" w:sz="0" w:space="0" w:color="auto"/>
      </w:divBdr>
    </w:div>
    <w:div w:id="1926574632">
      <w:bodyDiv w:val="1"/>
      <w:marLeft w:val="0"/>
      <w:marRight w:val="0"/>
      <w:marTop w:val="0"/>
      <w:marBottom w:val="0"/>
      <w:divBdr>
        <w:top w:val="none" w:sz="0" w:space="0" w:color="auto"/>
        <w:left w:val="none" w:sz="0" w:space="0" w:color="auto"/>
        <w:bottom w:val="none" w:sz="0" w:space="0" w:color="auto"/>
        <w:right w:val="none" w:sz="0" w:space="0" w:color="auto"/>
      </w:divBdr>
    </w:div>
    <w:div w:id="1927954362">
      <w:bodyDiv w:val="1"/>
      <w:marLeft w:val="0"/>
      <w:marRight w:val="0"/>
      <w:marTop w:val="0"/>
      <w:marBottom w:val="0"/>
      <w:divBdr>
        <w:top w:val="none" w:sz="0" w:space="0" w:color="auto"/>
        <w:left w:val="none" w:sz="0" w:space="0" w:color="auto"/>
        <w:bottom w:val="none" w:sz="0" w:space="0" w:color="auto"/>
        <w:right w:val="none" w:sz="0" w:space="0" w:color="auto"/>
      </w:divBdr>
    </w:div>
    <w:div w:id="1983725990">
      <w:bodyDiv w:val="1"/>
      <w:marLeft w:val="0"/>
      <w:marRight w:val="0"/>
      <w:marTop w:val="0"/>
      <w:marBottom w:val="0"/>
      <w:divBdr>
        <w:top w:val="none" w:sz="0" w:space="0" w:color="auto"/>
        <w:left w:val="none" w:sz="0" w:space="0" w:color="auto"/>
        <w:bottom w:val="none" w:sz="0" w:space="0" w:color="auto"/>
        <w:right w:val="none" w:sz="0" w:space="0" w:color="auto"/>
      </w:divBdr>
    </w:div>
    <w:div w:id="2013681690">
      <w:bodyDiv w:val="1"/>
      <w:marLeft w:val="0"/>
      <w:marRight w:val="0"/>
      <w:marTop w:val="0"/>
      <w:marBottom w:val="0"/>
      <w:divBdr>
        <w:top w:val="none" w:sz="0" w:space="0" w:color="auto"/>
        <w:left w:val="none" w:sz="0" w:space="0" w:color="auto"/>
        <w:bottom w:val="none" w:sz="0" w:space="0" w:color="auto"/>
        <w:right w:val="none" w:sz="0" w:space="0" w:color="auto"/>
      </w:divBdr>
    </w:div>
    <w:div w:id="2030986807">
      <w:bodyDiv w:val="1"/>
      <w:marLeft w:val="0"/>
      <w:marRight w:val="0"/>
      <w:marTop w:val="0"/>
      <w:marBottom w:val="0"/>
      <w:divBdr>
        <w:top w:val="none" w:sz="0" w:space="0" w:color="auto"/>
        <w:left w:val="none" w:sz="0" w:space="0" w:color="auto"/>
        <w:bottom w:val="none" w:sz="0" w:space="0" w:color="auto"/>
        <w:right w:val="none" w:sz="0" w:space="0" w:color="auto"/>
      </w:divBdr>
    </w:div>
    <w:div w:id="2038775549">
      <w:bodyDiv w:val="1"/>
      <w:marLeft w:val="0"/>
      <w:marRight w:val="0"/>
      <w:marTop w:val="0"/>
      <w:marBottom w:val="0"/>
      <w:divBdr>
        <w:top w:val="none" w:sz="0" w:space="0" w:color="auto"/>
        <w:left w:val="none" w:sz="0" w:space="0" w:color="auto"/>
        <w:bottom w:val="none" w:sz="0" w:space="0" w:color="auto"/>
        <w:right w:val="none" w:sz="0" w:space="0" w:color="auto"/>
      </w:divBdr>
      <w:divsChild>
        <w:div w:id="2141146024">
          <w:marLeft w:val="0"/>
          <w:marRight w:val="0"/>
          <w:marTop w:val="0"/>
          <w:marBottom w:val="0"/>
          <w:divBdr>
            <w:top w:val="none" w:sz="0" w:space="0" w:color="auto"/>
            <w:left w:val="none" w:sz="0" w:space="0" w:color="auto"/>
            <w:bottom w:val="none" w:sz="0" w:space="0" w:color="auto"/>
            <w:right w:val="none" w:sz="0" w:space="0" w:color="auto"/>
          </w:divBdr>
          <w:divsChild>
            <w:div w:id="2081781004">
              <w:marLeft w:val="0"/>
              <w:marRight w:val="0"/>
              <w:marTop w:val="0"/>
              <w:marBottom w:val="0"/>
              <w:divBdr>
                <w:top w:val="none" w:sz="0" w:space="0" w:color="auto"/>
                <w:left w:val="none" w:sz="0" w:space="0" w:color="auto"/>
                <w:bottom w:val="none" w:sz="0" w:space="0" w:color="auto"/>
                <w:right w:val="none" w:sz="0" w:space="0" w:color="auto"/>
              </w:divBdr>
              <w:divsChild>
                <w:div w:id="1512791760">
                  <w:marLeft w:val="0"/>
                  <w:marRight w:val="0"/>
                  <w:marTop w:val="0"/>
                  <w:marBottom w:val="0"/>
                  <w:divBdr>
                    <w:top w:val="none" w:sz="0" w:space="0" w:color="auto"/>
                    <w:left w:val="none" w:sz="0" w:space="0" w:color="auto"/>
                    <w:bottom w:val="none" w:sz="0" w:space="0" w:color="auto"/>
                    <w:right w:val="none" w:sz="0" w:space="0" w:color="auto"/>
                  </w:divBdr>
                  <w:divsChild>
                    <w:div w:id="201052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862">
      <w:bodyDiv w:val="1"/>
      <w:marLeft w:val="0"/>
      <w:marRight w:val="0"/>
      <w:marTop w:val="0"/>
      <w:marBottom w:val="0"/>
      <w:divBdr>
        <w:top w:val="none" w:sz="0" w:space="0" w:color="auto"/>
        <w:left w:val="none" w:sz="0" w:space="0" w:color="auto"/>
        <w:bottom w:val="none" w:sz="0" w:space="0" w:color="auto"/>
        <w:right w:val="none" w:sz="0" w:space="0" w:color="auto"/>
      </w:divBdr>
    </w:div>
    <w:div w:id="2046831710">
      <w:bodyDiv w:val="1"/>
      <w:marLeft w:val="0"/>
      <w:marRight w:val="0"/>
      <w:marTop w:val="0"/>
      <w:marBottom w:val="0"/>
      <w:divBdr>
        <w:top w:val="none" w:sz="0" w:space="0" w:color="auto"/>
        <w:left w:val="none" w:sz="0" w:space="0" w:color="auto"/>
        <w:bottom w:val="none" w:sz="0" w:space="0" w:color="auto"/>
        <w:right w:val="none" w:sz="0" w:space="0" w:color="auto"/>
      </w:divBdr>
    </w:div>
    <w:div w:id="2047440853">
      <w:bodyDiv w:val="1"/>
      <w:marLeft w:val="0"/>
      <w:marRight w:val="0"/>
      <w:marTop w:val="0"/>
      <w:marBottom w:val="0"/>
      <w:divBdr>
        <w:top w:val="none" w:sz="0" w:space="0" w:color="auto"/>
        <w:left w:val="none" w:sz="0" w:space="0" w:color="auto"/>
        <w:bottom w:val="none" w:sz="0" w:space="0" w:color="auto"/>
        <w:right w:val="none" w:sz="0" w:space="0" w:color="auto"/>
      </w:divBdr>
    </w:div>
    <w:div w:id="2081978271">
      <w:bodyDiv w:val="1"/>
      <w:marLeft w:val="0"/>
      <w:marRight w:val="0"/>
      <w:marTop w:val="0"/>
      <w:marBottom w:val="0"/>
      <w:divBdr>
        <w:top w:val="none" w:sz="0" w:space="0" w:color="auto"/>
        <w:left w:val="none" w:sz="0" w:space="0" w:color="auto"/>
        <w:bottom w:val="none" w:sz="0" w:space="0" w:color="auto"/>
        <w:right w:val="none" w:sz="0" w:space="0" w:color="auto"/>
      </w:divBdr>
    </w:div>
    <w:div w:id="2106725468">
      <w:bodyDiv w:val="1"/>
      <w:marLeft w:val="0"/>
      <w:marRight w:val="0"/>
      <w:marTop w:val="0"/>
      <w:marBottom w:val="0"/>
      <w:divBdr>
        <w:top w:val="none" w:sz="0" w:space="0" w:color="auto"/>
        <w:left w:val="none" w:sz="0" w:space="0" w:color="auto"/>
        <w:bottom w:val="none" w:sz="0" w:space="0" w:color="auto"/>
        <w:right w:val="none" w:sz="0" w:space="0" w:color="auto"/>
      </w:divBdr>
    </w:div>
    <w:div w:id="2123455864">
      <w:bodyDiv w:val="1"/>
      <w:marLeft w:val="0"/>
      <w:marRight w:val="0"/>
      <w:marTop w:val="0"/>
      <w:marBottom w:val="0"/>
      <w:divBdr>
        <w:top w:val="none" w:sz="0" w:space="0" w:color="auto"/>
        <w:left w:val="none" w:sz="0" w:space="0" w:color="auto"/>
        <w:bottom w:val="none" w:sz="0" w:space="0" w:color="auto"/>
        <w:right w:val="none" w:sz="0" w:space="0" w:color="auto"/>
      </w:divBdr>
    </w:div>
    <w:div w:id="2132893899">
      <w:bodyDiv w:val="1"/>
      <w:marLeft w:val="0"/>
      <w:marRight w:val="0"/>
      <w:marTop w:val="0"/>
      <w:marBottom w:val="0"/>
      <w:divBdr>
        <w:top w:val="none" w:sz="0" w:space="0" w:color="auto"/>
        <w:left w:val="none" w:sz="0" w:space="0" w:color="auto"/>
        <w:bottom w:val="none" w:sz="0" w:space="0" w:color="auto"/>
        <w:right w:val="none" w:sz="0" w:space="0" w:color="auto"/>
      </w:divBdr>
    </w:div>
    <w:div w:id="213740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dis.gov.au" TargetMode="External"/><Relationship Id="rId18" Type="http://schemas.openxmlformats.org/officeDocument/2006/relationships/hyperlink" Target="http://www.touchingbase.org" TargetMode="External"/><Relationship Id="rId26" Type="http://schemas.openxmlformats.org/officeDocument/2006/relationships/hyperlink" Target="http://www.autismwest.org.au" TargetMode="External"/><Relationship Id="rId39" Type="http://schemas.openxmlformats.org/officeDocument/2006/relationships/hyperlink" Target="mailto:whatson@linkonline.com.au" TargetMode="External"/><Relationship Id="rId21" Type="http://schemas.openxmlformats.org/officeDocument/2006/relationships/hyperlink" Target="http://www.australianvolunteers.com" TargetMode="External"/><Relationship Id="rId34" Type="http://schemas.openxmlformats.org/officeDocument/2006/relationships/hyperlink" Target="http://www.epicassist.org" TargetMode="External"/><Relationship Id="rId42" Type="http://schemas.openxmlformats.org/officeDocument/2006/relationships/hyperlink" Target="http://www.aeiou.org.au/workshop-view/tsv-parent-workshop-developing-your-childs-402" TargetMode="External"/><Relationship Id="rId7" Type="http://schemas.openxmlformats.org/officeDocument/2006/relationships/hyperlink" Target="http://www.msaustralia.org.au/" TargetMode="External"/><Relationship Id="rId2" Type="http://schemas.openxmlformats.org/officeDocument/2006/relationships/styles" Target="styles.xml"/><Relationship Id="rId16" Type="http://schemas.openxmlformats.org/officeDocument/2006/relationships/hyperlink" Target="http://www.artabilitygala.com.au/" TargetMode="External"/><Relationship Id="rId29" Type="http://schemas.openxmlformats.org/officeDocument/2006/relationships/hyperlink" Target="http://www.spectrumsupport.org" TargetMode="External"/><Relationship Id="rId1" Type="http://schemas.openxmlformats.org/officeDocument/2006/relationships/customXml" Target="../customXml/item1.xml"/><Relationship Id="rId6" Type="http://schemas.openxmlformats.org/officeDocument/2006/relationships/hyperlink" Target="http://www.aruma.com.au/" TargetMode="External"/><Relationship Id="rId11" Type="http://schemas.openxmlformats.org/officeDocument/2006/relationships/hyperlink" Target="http://www.cybersafetysolutions.com.au" TargetMode="External"/><Relationship Id="rId24" Type="http://schemas.openxmlformats.org/officeDocument/2006/relationships/hyperlink" Target="http://www.abc.net.au/radio/programs/the-parenting-spectrum/" TargetMode="External"/><Relationship Id="rId32" Type="http://schemas.openxmlformats.org/officeDocument/2006/relationships/hyperlink" Target="http://www.thespectrum.org.au" TargetMode="External"/><Relationship Id="rId37" Type="http://schemas.openxmlformats.org/officeDocument/2006/relationships/hyperlink" Target="http://www.lizmartin.com.au" TargetMode="External"/><Relationship Id="rId40" Type="http://schemas.openxmlformats.org/officeDocument/2006/relationships/hyperlink" Target="http://www.nds.org.au/events-and-training/conferences/nsw-conference-2020-" TargetMode="External"/><Relationship Id="rId45" Type="http://schemas.openxmlformats.org/officeDocument/2006/relationships/fontTable" Target="fontTable.xml"/><Relationship Id="rId5" Type="http://schemas.openxmlformats.org/officeDocument/2006/relationships/hyperlink" Target="https://www.youtube.com/watch?v=Xml7y0xbscA" TargetMode="External"/><Relationship Id="rId15" Type="http://schemas.openxmlformats.org/officeDocument/2006/relationships/hyperlink" Target="https://daniel-ink-by-daniel-pavlovich.myshopify.com/" TargetMode="External"/><Relationship Id="rId23" Type="http://schemas.openxmlformats.org/officeDocument/2006/relationships/hyperlink" Target="http://www.facebook.com/schooloftheroad/" TargetMode="External"/><Relationship Id="rId28" Type="http://schemas.openxmlformats.org/officeDocument/2006/relationships/hyperlink" Target="http://www.windaan.org.au" TargetMode="External"/><Relationship Id="rId36" Type="http://schemas.openxmlformats.org/officeDocument/2006/relationships/hyperlink" Target="http://www.jobaccess.gov.au" TargetMode="External"/><Relationship Id="rId10" Type="http://schemas.openxmlformats.org/officeDocument/2006/relationships/hyperlink" Target="http://www.ideas.org.au/" TargetMode="External"/><Relationship Id="rId19" Type="http://schemas.openxmlformats.org/officeDocument/2006/relationships/hyperlink" Target="http://www.sin.org.au" TargetMode="External"/><Relationship Id="rId31" Type="http://schemas.openxmlformats.org/officeDocument/2006/relationships/hyperlink" Target="http://www.flinders.edu.au/caring-futures-institute" TargetMode="External"/><Relationship Id="rId44" Type="http://schemas.openxmlformats.org/officeDocument/2006/relationships/hyperlink" Target="http://www.eventbrite.com/o/nest-24082897423" TargetMode="External"/><Relationship Id="rId4" Type="http://schemas.openxmlformats.org/officeDocument/2006/relationships/webSettings" Target="webSettings.xml"/><Relationship Id="rId9" Type="http://schemas.openxmlformats.org/officeDocument/2006/relationships/hyperlink" Target="http://www.ebility-bushfire.ideas.org.au/index.php/en/" TargetMode="External"/><Relationship Id="rId14" Type="http://schemas.openxmlformats.org/officeDocument/2006/relationships/hyperlink" Target="http://www.amrc.org.au" TargetMode="External"/><Relationship Id="rId22" Type="http://schemas.openxmlformats.org/officeDocument/2006/relationships/hyperlink" Target="http://www.facebook.com/VisionAustralia" TargetMode="External"/><Relationship Id="rId27" Type="http://schemas.openxmlformats.org/officeDocument/2006/relationships/hyperlink" Target="http://www.guidedogs.org.au" TargetMode="External"/><Relationship Id="rId30" Type="http://schemas.openxmlformats.org/officeDocument/2006/relationships/hyperlink" Target="http://www.facebook.com/clayisachamp/" TargetMode="External"/><Relationship Id="rId35" Type="http://schemas.openxmlformats.org/officeDocument/2006/relationships/hyperlink" Target="http://wtpartnership.com.au" TargetMode="External"/><Relationship Id="rId43" Type="http://schemas.openxmlformats.org/officeDocument/2006/relationships/hyperlink" Target="http://www.guidedogsaustralia.com" TargetMode="External"/><Relationship Id="rId8" Type="http://schemas.openxmlformats.org/officeDocument/2006/relationships/hyperlink" Target="http://www.screen.nsw.gov.au" TargetMode="External"/><Relationship Id="rId3" Type="http://schemas.openxmlformats.org/officeDocument/2006/relationships/settings" Target="settings.xml"/><Relationship Id="rId12" Type="http://schemas.openxmlformats.org/officeDocument/2006/relationships/hyperlink" Target="http://www.lwb.org.au" TargetMode="External"/><Relationship Id="rId17" Type="http://schemas.openxmlformats.org/officeDocument/2006/relationships/hyperlink" Target="http://www.everyhuman.com.au" TargetMode="External"/><Relationship Id="rId25" Type="http://schemas.openxmlformats.org/officeDocument/2006/relationships/hyperlink" Target="http://www.facebook.com/schooloftheroad" TargetMode="External"/><Relationship Id="rId33" Type="http://schemas.openxmlformats.org/officeDocument/2006/relationships/hyperlink" Target="http://www.wheelchairtraveling.com" TargetMode="External"/><Relationship Id="rId38" Type="http://schemas.openxmlformats.org/officeDocument/2006/relationships/hyperlink" Target="http://www.linkonline.com.au/whats-on" TargetMode="External"/><Relationship Id="rId46" Type="http://schemas.openxmlformats.org/officeDocument/2006/relationships/theme" Target="theme/theme1.xml"/><Relationship Id="rId20" Type="http://schemas.openxmlformats.org/officeDocument/2006/relationships/hyperlink" Target="http://www.pwd.org.au" TargetMode="External"/><Relationship Id="rId41" Type="http://schemas.openxmlformats.org/officeDocument/2006/relationships/hyperlink" Target="http://www.eventbrite.com/e/disability-insiders-ndis-for-advanced-users-housing-options-tickets-90102963389?aff=ebdssbdestsear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Work/Current/Team/Thomas%20Ng/PRODUCTION/Link%20Magazine%20April%202020%20Word%20Doc/WORKING/REFERENCES/Link%20word%20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DFBA0A5-952E-8547-8CE7-9F6786F0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Link word doc template.dotx</Template>
  <TotalTime>0</TotalTime>
  <Pages>44</Pages>
  <Words>13099</Words>
  <Characters>74665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Annabel Breeding</cp:lastModifiedBy>
  <cp:revision>2</cp:revision>
  <cp:lastPrinted>2019-10-17T07:11:00Z</cp:lastPrinted>
  <dcterms:created xsi:type="dcterms:W3CDTF">2020-04-01T01:57:00Z</dcterms:created>
  <dcterms:modified xsi:type="dcterms:W3CDTF">2020-04-01T01:57:00Z</dcterms:modified>
</cp:coreProperties>
</file>